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8381D" w14:textId="574FF62D" w:rsidR="00710176" w:rsidRDefault="00710176" w:rsidP="00710176">
      <w:pPr>
        <w:pStyle w:val="Naslovobrazca"/>
      </w:pPr>
      <w:bookmarkStart w:id="0" w:name="_Toc57702246"/>
      <w:bookmarkStart w:id="1" w:name="_Toc532392574"/>
      <w:bookmarkStart w:id="2" w:name="_Toc532538616"/>
      <w:r>
        <w:t>MENIČNA IZJAVA S POOBLASTILOM ZA ZAVAROVANJE RESNOSTI PONUDBE</w:t>
      </w:r>
      <w:bookmarkEnd w:id="0"/>
    </w:p>
    <w:p w14:paraId="4E2D7D09" w14:textId="14743228" w:rsidR="00710176" w:rsidRDefault="00710176" w:rsidP="00710176">
      <w:pPr>
        <w:pStyle w:val="Brezrazmikov"/>
      </w:pPr>
    </w:p>
    <w:p w14:paraId="48B4D56A" w14:textId="77777777" w:rsidR="00D80FCB" w:rsidRDefault="00D80FCB" w:rsidP="00710176">
      <w:pPr>
        <w:pStyle w:val="Brezrazmikov"/>
      </w:pPr>
    </w:p>
    <w:p w14:paraId="4222AD91" w14:textId="2523AB39" w:rsidR="00710176" w:rsidRDefault="00710176" w:rsidP="00710176">
      <w:pPr>
        <w:pStyle w:val="Brezrazmikov"/>
      </w:pPr>
      <w:r>
        <w:t xml:space="preserve">Naročniku, </w:t>
      </w:r>
      <w:r w:rsidRPr="007B20BB">
        <w:rPr>
          <w:rFonts w:cstheme="minorHAnsi"/>
          <w:b/>
          <w:bCs/>
        </w:rPr>
        <w:t>KOMUNALA SLOVENSKA BISTRICA d.o.o.</w:t>
      </w:r>
      <w:r>
        <w:rPr>
          <w:rFonts w:cstheme="minorHAnsi"/>
          <w:b/>
          <w:bCs/>
        </w:rPr>
        <w:t xml:space="preserve">, </w:t>
      </w:r>
      <w:r w:rsidRPr="00B86E25">
        <w:rPr>
          <w:rFonts w:cstheme="minorHAnsi"/>
        </w:rPr>
        <w:t>Ulica Pohorskega bataljona 12</w:t>
      </w:r>
      <w:r>
        <w:rPr>
          <w:rFonts w:cstheme="minorHAnsi"/>
        </w:rPr>
        <w:t xml:space="preserve">, </w:t>
      </w:r>
      <w:r w:rsidRPr="00B86E25">
        <w:rPr>
          <w:rFonts w:cstheme="minorHAnsi"/>
        </w:rPr>
        <w:t>2310 Slovenska Bistrica</w:t>
      </w:r>
      <w:r>
        <w:t xml:space="preserve">, kot zavarovanje za resnost ponudbe v postopku oddaje javnega naročila </w:t>
      </w:r>
      <w:r w:rsidR="00FD38D7" w:rsidRPr="00265C87">
        <w:rPr>
          <w:b/>
        </w:rPr>
        <w:t>PREVZEM OSTANKA PO SORTIRANJU MEŠANIH KOMUNALNIH ODPADKOV 19 12 12 za leto 2021, 2022 in 2023</w:t>
      </w:r>
      <w:r>
        <w:t xml:space="preserve">, št. </w:t>
      </w:r>
      <w:r>
        <w:fldChar w:fldCharType="begin">
          <w:ffData>
            <w:name w:val="Besedilo3"/>
            <w:enabled/>
            <w:calcOnExit w:val="0"/>
            <w:textInput/>
          </w:ffData>
        </w:fldChar>
      </w:r>
      <w:r>
        <w:instrText xml:space="preserve"> FORMTEXT </w:instrText>
      </w:r>
      <w:r>
        <w:fldChar w:fldCharType="separate"/>
      </w:r>
      <w:r w:rsidR="00FD38D7">
        <w:t>številka ponudbe</w:t>
      </w:r>
      <w:r>
        <w:fldChar w:fldCharType="end"/>
      </w:r>
      <w:r>
        <w:t xml:space="preserve">, izročamo podpisano bianco lastno menico ter to menično izjavo s pooblastilom za izpolnitev in unovčenje menice. </w:t>
      </w:r>
    </w:p>
    <w:p w14:paraId="476971B6" w14:textId="77777777" w:rsidR="00710176" w:rsidRDefault="00710176" w:rsidP="00710176">
      <w:pPr>
        <w:pStyle w:val="Brezrazmikov"/>
      </w:pPr>
    </w:p>
    <w:p w14:paraId="26592765" w14:textId="65291C31" w:rsidR="00710176" w:rsidRDefault="00710176" w:rsidP="00710176">
      <w:pPr>
        <w:pStyle w:val="Brezrazmikov"/>
      </w:pPr>
      <w:r>
        <w:t xml:space="preserve">Spodaj podpisani zakoniti zastopnik oziroma pooblaščenec ponudnika </w:t>
      </w:r>
      <w:r>
        <w:fldChar w:fldCharType="begin">
          <w:ffData>
            <w:name w:val="Besedilo4"/>
            <w:enabled/>
            <w:calcOnExit w:val="0"/>
            <w:textInput/>
          </w:ffData>
        </w:fldChar>
      </w:r>
      <w:r>
        <w:instrText xml:space="preserve"> FORMTEXT </w:instrText>
      </w:r>
      <w:r>
        <w:fldChar w:fldCharType="separate"/>
      </w:r>
      <w:r>
        <w:rPr>
          <w:noProof/>
        </w:rPr>
        <w:t>firma in sedež PONUDNIKA</w:t>
      </w:r>
      <w:r>
        <w:fldChar w:fldCharType="end"/>
      </w:r>
      <w:r>
        <w:t xml:space="preserve"> nepreklicno izjavljam, da pooblaščam naročnika, </w:t>
      </w:r>
      <w:r w:rsidRPr="007B20BB">
        <w:rPr>
          <w:rFonts w:cstheme="minorHAnsi"/>
          <w:b/>
          <w:bCs/>
        </w:rPr>
        <w:t>KOMUNALA SLOVENSKA BISTRICA d.o.o.</w:t>
      </w:r>
      <w:r>
        <w:rPr>
          <w:rFonts w:cstheme="minorHAnsi"/>
          <w:b/>
          <w:bCs/>
        </w:rPr>
        <w:t xml:space="preserve">, </w:t>
      </w:r>
      <w:r w:rsidRPr="00B86E25">
        <w:rPr>
          <w:rFonts w:cstheme="minorHAnsi"/>
        </w:rPr>
        <w:t>Ulica Pohorskega bataljona 12</w:t>
      </w:r>
      <w:r>
        <w:rPr>
          <w:rFonts w:cstheme="minorHAnsi"/>
        </w:rPr>
        <w:t xml:space="preserve">, </w:t>
      </w:r>
      <w:r w:rsidRPr="00B86E25">
        <w:rPr>
          <w:rFonts w:cstheme="minorHAnsi"/>
        </w:rPr>
        <w:t>2310 Slovenska Bistrica</w:t>
      </w:r>
      <w:r>
        <w:t xml:space="preserve">, da lahko podpisano bianco menico, ki je bila izročena kot zavarovanje za resnost ponudbe za javno naročilo </w:t>
      </w:r>
      <w:r w:rsidR="00FD38D7" w:rsidRPr="00265C87">
        <w:rPr>
          <w:b/>
        </w:rPr>
        <w:t>PREVZEM OSTANKA PO SORTIRANJU MEŠANIH KOMUNALNIH ODPADKOV 19 12 12 za leto 2021, 2022 in 2023</w:t>
      </w:r>
      <w:r>
        <w:t xml:space="preserve">, z naročnikovo oznako </w:t>
      </w:r>
      <w:r w:rsidR="00FD38D7" w:rsidRPr="00FD38D7">
        <w:rPr>
          <w:rFonts w:cstheme="minorHAnsi"/>
          <w:b/>
          <w:bCs/>
        </w:rPr>
        <w:t>JN-S-0032/20-POG</w:t>
      </w:r>
      <w:r>
        <w:t xml:space="preserve">, skladno z določili razpisne dokumentacije in ponudbe za predmetno naročilo, brez poprejšnjega obvestila izpolni v vseh neizpolnjenih delih za znesek v višini </w:t>
      </w:r>
      <w:r w:rsidR="00FD38D7" w:rsidRPr="00FD38D7">
        <w:rPr>
          <w:b/>
          <w:bCs/>
        </w:rPr>
        <w:t>10</w:t>
      </w:r>
      <w:r w:rsidRPr="00FD38D7">
        <w:rPr>
          <w:b/>
          <w:bCs/>
        </w:rPr>
        <w:t>.000,00</w:t>
      </w:r>
      <w:r w:rsidR="00FD38D7" w:rsidRPr="00FD38D7">
        <w:rPr>
          <w:b/>
          <w:bCs/>
        </w:rPr>
        <w:t xml:space="preserve"> EUR</w:t>
      </w:r>
      <w:r>
        <w:t xml:space="preserve">, z besedo: </w:t>
      </w:r>
      <w:r w:rsidR="00FD38D7">
        <w:t>deset</w:t>
      </w:r>
      <w:r>
        <w:t xml:space="preserve"> tisoč evrov 00/100. </w:t>
      </w:r>
    </w:p>
    <w:p w14:paraId="2CBB3C7E" w14:textId="77777777" w:rsidR="00D80FCB" w:rsidRDefault="00D80FCB" w:rsidP="00D80FCB">
      <w:pPr>
        <w:pStyle w:val="Brezrazmikov"/>
      </w:pPr>
    </w:p>
    <w:p w14:paraId="260C6B4B" w14:textId="77777777" w:rsidR="00D80FCB" w:rsidRPr="00D80FCB" w:rsidRDefault="00D80FCB" w:rsidP="00D80FCB">
      <w:pPr>
        <w:pStyle w:val="Brezrazmikov"/>
        <w:rPr>
          <w:color w:val="000000" w:themeColor="text1"/>
        </w:rPr>
      </w:pPr>
      <w:r w:rsidRPr="00D80FCB">
        <w:rPr>
          <w:color w:val="000000" w:themeColor="text1"/>
        </w:rPr>
        <w:t>Naročnik bo menico unovčil v naslednjih primerih:</w:t>
      </w:r>
    </w:p>
    <w:p w14:paraId="457CD498" w14:textId="77777777" w:rsidR="00D80FCB" w:rsidRPr="00D80FCB" w:rsidRDefault="00D80FCB" w:rsidP="00D80FCB">
      <w:pPr>
        <w:pStyle w:val="Brezrazmikov"/>
        <w:numPr>
          <w:ilvl w:val="0"/>
          <w:numId w:val="18"/>
        </w:numPr>
        <w:rPr>
          <w:color w:val="000000" w:themeColor="text1"/>
        </w:rPr>
      </w:pPr>
      <w:r w:rsidRPr="00D80FCB">
        <w:rPr>
          <w:color w:val="000000" w:themeColor="text1"/>
        </w:rPr>
        <w:t>ponudnik je umaknil ponudbo po poteku roka za prejem ponudb ali nedopustno spremenil ponudbo v času njene veljavnosti; ali</w:t>
      </w:r>
    </w:p>
    <w:p w14:paraId="60F49579" w14:textId="77777777" w:rsidR="00D80FCB" w:rsidRPr="00D80FCB" w:rsidRDefault="00D80FCB" w:rsidP="00D80FCB">
      <w:pPr>
        <w:pStyle w:val="Brezrazmikov"/>
        <w:numPr>
          <w:ilvl w:val="0"/>
          <w:numId w:val="18"/>
        </w:numPr>
        <w:rPr>
          <w:color w:val="000000" w:themeColor="text1"/>
        </w:rPr>
      </w:pPr>
      <w:r w:rsidRPr="00D80FCB">
        <w:rPr>
          <w:color w:val="000000" w:themeColor="text1"/>
        </w:rPr>
        <w:t>ponudnik na poziv naročnika ni podpisal pogodbe; ali</w:t>
      </w:r>
    </w:p>
    <w:p w14:paraId="22171D06" w14:textId="77777777" w:rsidR="00D80FCB" w:rsidRPr="00D80FCB" w:rsidRDefault="00D80FCB" w:rsidP="00D80FCB">
      <w:pPr>
        <w:pStyle w:val="Brezrazmikov"/>
        <w:numPr>
          <w:ilvl w:val="0"/>
          <w:numId w:val="18"/>
        </w:numPr>
        <w:rPr>
          <w:color w:val="000000" w:themeColor="text1"/>
        </w:rPr>
      </w:pPr>
      <w:r w:rsidRPr="00D80FCB">
        <w:rPr>
          <w:color w:val="000000" w:themeColor="text1"/>
        </w:rPr>
        <w:t>ponudnik ni predložil zavarovanja za dobro izvedbo pogodbenih obveznosti v skladu s pogoji naročila.</w:t>
      </w:r>
    </w:p>
    <w:p w14:paraId="5DC369B5" w14:textId="77777777" w:rsidR="00D80FCB" w:rsidRDefault="00D80FCB" w:rsidP="00710176">
      <w:pPr>
        <w:pStyle w:val="Brezrazmikov"/>
      </w:pPr>
    </w:p>
    <w:p w14:paraId="45490A88" w14:textId="77777777" w:rsidR="00710176" w:rsidRDefault="00710176" w:rsidP="00710176">
      <w:pPr>
        <w:pStyle w:val="Brezrazmikov"/>
      </w:pPr>
      <w:r>
        <w:t>Ponudnik se odreka vsem ugovorom proti tako izpolnjeni menici in se zavezuje menico plačati, ko dospe, v gotovini. To pooblastilo preneha 30 dni po poteku veljavnosti ponudbe, ki jo je ponudnik podal v zgoraj navedenem postopku oddaje javnega naročila.</w:t>
      </w:r>
    </w:p>
    <w:p w14:paraId="1E25F021" w14:textId="77777777" w:rsidR="00710176" w:rsidRDefault="00710176" w:rsidP="00710176">
      <w:pPr>
        <w:pStyle w:val="Brezrazmikov"/>
      </w:pPr>
    </w:p>
    <w:p w14:paraId="3079EAF8" w14:textId="7CF58B2F" w:rsidR="00710176" w:rsidRDefault="00710176" w:rsidP="00710176">
      <w:pPr>
        <w:pStyle w:val="Brezrazmikov"/>
      </w:pPr>
      <w:r>
        <w:t xml:space="preserve">Menični znesek se nakaže na račun naročnika </w:t>
      </w:r>
      <w:r w:rsidRPr="007B20BB">
        <w:rPr>
          <w:rFonts w:cstheme="minorHAnsi"/>
          <w:b/>
          <w:bCs/>
        </w:rPr>
        <w:t>KOMUNALA SLOVENSKA BISTRICA d.o.o.</w:t>
      </w:r>
      <w:r>
        <w:rPr>
          <w:rFonts w:cstheme="minorHAnsi"/>
          <w:b/>
          <w:bCs/>
        </w:rPr>
        <w:t xml:space="preserve">, </w:t>
      </w:r>
      <w:r w:rsidRPr="00B86E25">
        <w:rPr>
          <w:rFonts w:cstheme="minorHAnsi"/>
        </w:rPr>
        <w:t>Ulica Pohorskega bataljona 12</w:t>
      </w:r>
      <w:r>
        <w:rPr>
          <w:rFonts w:cstheme="minorHAnsi"/>
        </w:rPr>
        <w:t xml:space="preserve">, </w:t>
      </w:r>
      <w:r w:rsidRPr="00B86E25">
        <w:rPr>
          <w:rFonts w:cstheme="minorHAnsi"/>
        </w:rPr>
        <w:t>2310 Slovenska Bistrica</w:t>
      </w:r>
      <w:r>
        <w:t xml:space="preserve">, št. SI56 0410 3000 0271 926, odprt pri Nova KBM d.d. Ponudnik izjavlja, da se zaveda pravnih posledic izdaje menice v zavarovanje. Menica naj se izpolni s klavzulo »BREZ PROTESTA«. </w:t>
      </w:r>
    </w:p>
    <w:p w14:paraId="503802C9" w14:textId="77777777" w:rsidR="00710176" w:rsidRDefault="00710176" w:rsidP="00710176">
      <w:pPr>
        <w:pStyle w:val="Brezrazmikov"/>
      </w:pPr>
    </w:p>
    <w:p w14:paraId="0FCFB8EE" w14:textId="018D9872" w:rsidR="00710176" w:rsidRDefault="00710176" w:rsidP="00710176">
      <w:pPr>
        <w:pStyle w:val="Brezrazmikov"/>
      </w:pPr>
      <w:r>
        <w:t xml:space="preserve">Ponudnik hkrati pooblaščam naročnika </w:t>
      </w:r>
      <w:r w:rsidRPr="007B20BB">
        <w:rPr>
          <w:rFonts w:cstheme="minorHAnsi"/>
          <w:b/>
          <w:bCs/>
        </w:rPr>
        <w:t>KOMUNALA SLOVENSKA BISTRICA d.o.o.</w:t>
      </w:r>
      <w:r>
        <w:rPr>
          <w:rFonts w:cstheme="minorHAnsi"/>
          <w:b/>
          <w:bCs/>
        </w:rPr>
        <w:t xml:space="preserve">, </w:t>
      </w:r>
      <w:r w:rsidRPr="00B86E25">
        <w:rPr>
          <w:rFonts w:cstheme="minorHAnsi"/>
        </w:rPr>
        <w:t>Ulica Pohorskega bataljona 12</w:t>
      </w:r>
      <w:r>
        <w:rPr>
          <w:rFonts w:cstheme="minorHAnsi"/>
        </w:rPr>
        <w:t xml:space="preserve">, </w:t>
      </w:r>
      <w:r w:rsidRPr="00B86E25">
        <w:rPr>
          <w:rFonts w:cstheme="minorHAnsi"/>
        </w:rPr>
        <w:t>2310 Slovenska Bistrica</w:t>
      </w:r>
      <w:r>
        <w:t xml:space="preserve">, da predloži menico na unovčenje in izrecno dovoljujem banki izplačilo take menice. </w:t>
      </w:r>
    </w:p>
    <w:p w14:paraId="2EF6491F" w14:textId="77777777" w:rsidR="00710176" w:rsidRDefault="00710176" w:rsidP="00710176">
      <w:pPr>
        <w:pStyle w:val="Brezrazmikov"/>
      </w:pPr>
    </w:p>
    <w:p w14:paraId="395FE8C1" w14:textId="77777777" w:rsidR="00710176" w:rsidRDefault="00710176" w:rsidP="00710176">
      <w:pPr>
        <w:pStyle w:val="Brezrazmikov"/>
      </w:pPr>
      <w:r>
        <w:t>Tako dajem nalog za plačilo oz. pooblastilo vsem spodaj navedenim bankam iz naslednjih mojih računov:</w:t>
      </w:r>
    </w:p>
    <w:p w14:paraId="2F70FA53" w14:textId="77777777" w:rsidR="00710176" w:rsidRDefault="00710176" w:rsidP="00710176">
      <w:pPr>
        <w:pStyle w:val="Brezrazmikov"/>
      </w:pPr>
      <w:r>
        <w:t>-</w:t>
      </w:r>
      <w:r>
        <w:tab/>
      </w:r>
      <w:r>
        <w:fldChar w:fldCharType="begin">
          <w:ffData>
            <w:name w:val="Besedilo5"/>
            <w:enabled/>
            <w:calcOnExit w:val="0"/>
            <w:textInput/>
          </w:ffData>
        </w:fldChar>
      </w:r>
      <w:r>
        <w:instrText xml:space="preserve"> FORMTEXT </w:instrText>
      </w:r>
      <w:r>
        <w:fldChar w:fldCharType="separate"/>
      </w:r>
      <w:r>
        <w:rPr>
          <w:noProof/>
        </w:rPr>
        <w:t>domiciliat (naziv in naslov banke ali drugega plačnika)</w:t>
      </w:r>
      <w:r>
        <w:fldChar w:fldCharType="end"/>
      </w:r>
    </w:p>
    <w:p w14:paraId="1C3FFD33" w14:textId="77777777" w:rsidR="00710176" w:rsidRDefault="00710176" w:rsidP="00710176">
      <w:pPr>
        <w:pStyle w:val="Brezrazmikov"/>
      </w:pPr>
      <w:r>
        <w:t>-</w:t>
      </w:r>
      <w:r>
        <w:tab/>
      </w:r>
      <w:r>
        <w:fldChar w:fldCharType="begin">
          <w:ffData>
            <w:name w:val="Besedilo5"/>
            <w:enabled/>
            <w:calcOnExit w:val="0"/>
            <w:textInput/>
          </w:ffData>
        </w:fldChar>
      </w:r>
      <w:r>
        <w:instrText xml:space="preserve"> FORMTEXT </w:instrText>
      </w:r>
      <w:r>
        <w:fldChar w:fldCharType="separate"/>
      </w:r>
      <w:r>
        <w:rPr>
          <w:noProof/>
        </w:rPr>
        <w:t>domiciliat (naziv in naslov banke ali drugega plačnika)</w:t>
      </w:r>
      <w:r>
        <w:fldChar w:fldCharType="end"/>
      </w:r>
    </w:p>
    <w:p w14:paraId="5DE14619" w14:textId="77777777" w:rsidR="00710176" w:rsidRDefault="00710176" w:rsidP="00710176">
      <w:pPr>
        <w:pStyle w:val="Brezrazmikov"/>
      </w:pPr>
      <w:r>
        <w:t>-</w:t>
      </w:r>
      <w:r>
        <w:tab/>
      </w:r>
      <w:r>
        <w:fldChar w:fldCharType="begin">
          <w:ffData>
            <w:name w:val="Besedilo5"/>
            <w:enabled/>
            <w:calcOnExit w:val="0"/>
            <w:textInput/>
          </w:ffData>
        </w:fldChar>
      </w:r>
      <w:r>
        <w:instrText xml:space="preserve"> FORMTEXT </w:instrText>
      </w:r>
      <w:r>
        <w:fldChar w:fldCharType="separate"/>
      </w:r>
      <w:r>
        <w:rPr>
          <w:noProof/>
        </w:rPr>
        <w:t>domiciliat (naziv in naslov banke ali drugega plačnika)</w:t>
      </w:r>
      <w:r>
        <w:fldChar w:fldCharType="end"/>
      </w:r>
    </w:p>
    <w:p w14:paraId="264B0C3E" w14:textId="77777777" w:rsidR="00710176" w:rsidRDefault="00710176" w:rsidP="00710176">
      <w:pPr>
        <w:pStyle w:val="Brezrazmikov"/>
      </w:pPr>
    </w:p>
    <w:p w14:paraId="2821743A" w14:textId="77777777" w:rsidR="00710176" w:rsidRDefault="00710176" w:rsidP="00D80FCB">
      <w:pPr>
        <w:pStyle w:val="Brezrazmikov"/>
        <w:keepNext/>
      </w:pPr>
      <w:r>
        <w:lastRenderedPageBreak/>
        <w:t>V primeru odprtja dodatnega računa, ki ni zgoraj naveden, izrecno dovoljujem izplačilo menice in pooblaščam banko, pri kateri je takšen račun odprt, da izvede plačilo.</w:t>
      </w:r>
    </w:p>
    <w:p w14:paraId="26749669" w14:textId="77777777" w:rsidR="00710176" w:rsidRDefault="00710176" w:rsidP="00D80FCB">
      <w:pPr>
        <w:pStyle w:val="Brezrazmikov"/>
        <w:keepNext/>
      </w:pPr>
    </w:p>
    <w:p w14:paraId="61BAFC9B" w14:textId="77777777" w:rsidR="00710176" w:rsidRDefault="00710176" w:rsidP="00D80FCB">
      <w:pPr>
        <w:pStyle w:val="Brezrazmikov"/>
        <w:keepNext/>
      </w:pPr>
    </w:p>
    <w:p w14:paraId="5D79A491" w14:textId="77777777" w:rsidR="00710176" w:rsidRDefault="00710176" w:rsidP="00D80FCB">
      <w:pPr>
        <w:pStyle w:val="Brezrazmikov"/>
        <w:keepNext/>
      </w:pPr>
      <w:r>
        <w:t xml:space="preserve">Kraj: </w:t>
      </w:r>
      <w:r>
        <w:fldChar w:fldCharType="begin">
          <w:ffData>
            <w:name w:val="Besedilo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EAB3BD9" w14:textId="77777777" w:rsidR="00710176" w:rsidRDefault="00710176" w:rsidP="00D80FCB">
      <w:pPr>
        <w:pStyle w:val="Brezrazmikov"/>
        <w:keepNext/>
      </w:pPr>
      <w:r>
        <w:t xml:space="preserve">Datum: </w:t>
      </w:r>
      <w:r>
        <w:fldChar w:fldCharType="begin">
          <w:ffData>
            <w:name w:val="Besedilo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A23C043" w14:textId="2D3F6312" w:rsidR="00710176" w:rsidRDefault="00710176" w:rsidP="00D80FCB">
      <w:pPr>
        <w:pStyle w:val="Brezrazmikov"/>
        <w:keepNext/>
        <w:ind w:left="3570"/>
        <w:jc w:val="left"/>
      </w:pPr>
      <w:r>
        <w:t xml:space="preserve">Izdajatelj menice: </w:t>
      </w:r>
      <w:r>
        <w:fldChar w:fldCharType="begin">
          <w:ffData>
            <w:name w:val="Besedilo6"/>
            <w:enabled/>
            <w:calcOnExit w:val="0"/>
            <w:textInput/>
          </w:ffData>
        </w:fldChar>
      </w:r>
      <w:r>
        <w:instrText xml:space="preserve"> FORMTEXT </w:instrText>
      </w:r>
      <w:r>
        <w:fldChar w:fldCharType="separate"/>
      </w:r>
      <w:r w:rsidR="00FD38D7">
        <w:t> </w:t>
      </w:r>
      <w:r w:rsidR="00FD38D7">
        <w:t> </w:t>
      </w:r>
      <w:r w:rsidR="00FD38D7">
        <w:t> </w:t>
      </w:r>
      <w:r w:rsidR="00FD38D7">
        <w:t> </w:t>
      </w:r>
      <w:r w:rsidR="00FD38D7">
        <w:t> </w:t>
      </w:r>
      <w:r>
        <w:fldChar w:fldCharType="end"/>
      </w:r>
    </w:p>
    <w:p w14:paraId="3893884E" w14:textId="77777777" w:rsidR="00710176" w:rsidRDefault="00710176" w:rsidP="00D80FCB">
      <w:pPr>
        <w:pStyle w:val="Brezrazmikov"/>
        <w:keepNext/>
        <w:ind w:left="3570"/>
        <w:jc w:val="left"/>
      </w:pPr>
      <w:r>
        <w:t xml:space="preserve">Ponudnik: </w:t>
      </w:r>
      <w:r>
        <w:fldChar w:fldCharType="begin">
          <w:ffData>
            <w:name w:val="Besedilo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EE0FA7F" w14:textId="77777777" w:rsidR="00710176" w:rsidRDefault="00710176" w:rsidP="00D80FCB">
      <w:pPr>
        <w:pStyle w:val="Brezrazmikov"/>
        <w:keepNext/>
        <w:ind w:left="3570"/>
        <w:jc w:val="left"/>
      </w:pPr>
      <w:r>
        <w:t xml:space="preserve">Ime in priimek zakonitega zastopnika: </w:t>
      </w:r>
      <w:r>
        <w:fldChar w:fldCharType="begin">
          <w:ffData>
            <w:name w:val="Besedilo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7F68BAA" w14:textId="77777777" w:rsidR="00710176" w:rsidRDefault="00710176" w:rsidP="00D80FCB">
      <w:pPr>
        <w:pStyle w:val="Brezrazmikov"/>
        <w:keepNext/>
        <w:ind w:left="3570"/>
        <w:jc w:val="left"/>
      </w:pPr>
      <w:r>
        <w:t xml:space="preserve">Funkcija: </w:t>
      </w:r>
      <w:r>
        <w:fldChar w:fldCharType="begin">
          <w:ffData>
            <w:name w:val="Besedilo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858D511" w14:textId="77777777" w:rsidR="00710176" w:rsidRDefault="00710176" w:rsidP="00D80FCB">
      <w:pPr>
        <w:pStyle w:val="Brezrazmikov"/>
        <w:keepNext/>
        <w:ind w:left="3570"/>
      </w:pPr>
      <w:r>
        <w:t xml:space="preserve">Podpis: </w:t>
      </w:r>
    </w:p>
    <w:p w14:paraId="02F2E4FD" w14:textId="77777777" w:rsidR="00710176" w:rsidRDefault="00710176" w:rsidP="00D80FCB">
      <w:pPr>
        <w:pStyle w:val="Brezrazmikov"/>
        <w:keepNext/>
        <w:ind w:left="3570"/>
      </w:pPr>
    </w:p>
    <w:p w14:paraId="3B478278" w14:textId="77777777" w:rsidR="00710176" w:rsidRDefault="00710176" w:rsidP="00D80FCB">
      <w:pPr>
        <w:pStyle w:val="Brezrazmikov"/>
        <w:keepNext/>
        <w:ind w:left="3570"/>
      </w:pPr>
      <w:r>
        <w:t>_________________________</w:t>
      </w:r>
    </w:p>
    <w:p w14:paraId="41651727" w14:textId="77777777" w:rsidR="00710176" w:rsidRDefault="00710176" w:rsidP="00D80FCB">
      <w:pPr>
        <w:pStyle w:val="Brezrazmikov"/>
        <w:keepNext/>
      </w:pPr>
    </w:p>
    <w:p w14:paraId="2708E257" w14:textId="0BE34467" w:rsidR="00710176" w:rsidRDefault="00710176" w:rsidP="00D80FCB">
      <w:pPr>
        <w:pStyle w:val="Brezrazmikov"/>
        <w:keepNext/>
      </w:pPr>
      <w:r>
        <w:t>Priloga: bianco menica, žigosana in podpisana s strani odgovorne osebe ponudnika</w:t>
      </w:r>
    </w:p>
    <w:p w14:paraId="35F0A48F" w14:textId="181CE1A3" w:rsidR="004B2925" w:rsidRPr="00EF094C" w:rsidRDefault="00EF094C" w:rsidP="00710176">
      <w:pPr>
        <w:pStyle w:val="Naslovobrazca"/>
        <w:pageBreakBefore/>
      </w:pPr>
      <w:bookmarkStart w:id="3" w:name="_Toc57702247"/>
      <w:r w:rsidRPr="00EF094C">
        <w:lastRenderedPageBreak/>
        <w:t>PODATKI O GOSPODARSKEM SUBJEKTU</w:t>
      </w:r>
      <w:bookmarkEnd w:id="1"/>
      <w:bookmarkEnd w:id="2"/>
      <w:bookmarkEnd w:id="3"/>
    </w:p>
    <w:p w14:paraId="7481B9BA" w14:textId="2FBEFEBF" w:rsidR="004B2925" w:rsidRDefault="004B2925" w:rsidP="004B2925">
      <w:pPr>
        <w:pStyle w:val="Brezrazmikov"/>
        <w:jc w:val="center"/>
      </w:pPr>
      <w:r>
        <w:t>v postopku oddaje javnega naročila</w:t>
      </w:r>
    </w:p>
    <w:p w14:paraId="654FB432" w14:textId="5BC56591" w:rsidR="00ED36C4" w:rsidRDefault="00FE7904" w:rsidP="004B2925">
      <w:pPr>
        <w:pStyle w:val="Brezrazmikov"/>
        <w:jc w:val="center"/>
      </w:pPr>
      <w:bookmarkStart w:id="4" w:name="_Hlk57701733"/>
      <w:r w:rsidRPr="00FE7904">
        <w:t>PREVZEM OSTANKA PO SORTIRANJU MEŠANIH KOMUNALNIH ODPADKOV 19 12 12 za leto 2021, 2022 in 2023</w:t>
      </w:r>
    </w:p>
    <w:bookmarkEnd w:id="4"/>
    <w:p w14:paraId="57EC8D50" w14:textId="77777777" w:rsidR="004B2925" w:rsidRDefault="004B2925" w:rsidP="004B2925">
      <w:pPr>
        <w:pStyle w:val="Brezrazmikov"/>
      </w:pPr>
      <w:r>
        <w:t>V ponudbi nastopamo kot:</w:t>
      </w:r>
    </w:p>
    <w:p w14:paraId="28F61752" w14:textId="77777777" w:rsidR="004B2925" w:rsidRDefault="004B2925" w:rsidP="004B2925">
      <w:pPr>
        <w:pStyle w:val="Brezrazmikov"/>
      </w:pPr>
      <w:r>
        <w:fldChar w:fldCharType="begin">
          <w:ffData>
            <w:name w:val="Potrditev2"/>
            <w:enabled/>
            <w:calcOnExit w:val="0"/>
            <w:checkBox>
              <w:sizeAuto/>
              <w:default w:val="0"/>
            </w:checkBox>
          </w:ffData>
        </w:fldChar>
      </w:r>
      <w:bookmarkStart w:id="5" w:name="Potrditev2"/>
      <w:r>
        <w:instrText xml:space="preserve"> FORMCHECKBOX </w:instrText>
      </w:r>
      <w:r w:rsidR="00471C94">
        <w:fldChar w:fldCharType="separate"/>
      </w:r>
      <w:r>
        <w:fldChar w:fldCharType="end"/>
      </w:r>
      <w:bookmarkEnd w:id="5"/>
      <w:r>
        <w:t xml:space="preserve"> </w:t>
      </w:r>
      <w:r w:rsidRPr="008B6B2D">
        <w:t>samostojni ponudnik</w:t>
      </w:r>
      <w:r>
        <w:t>;</w:t>
      </w:r>
    </w:p>
    <w:p w14:paraId="03E975CA" w14:textId="77777777" w:rsidR="004B2925" w:rsidRDefault="004B2925" w:rsidP="004B2925">
      <w:pPr>
        <w:pStyle w:val="Brezrazmikov"/>
      </w:pPr>
      <w:r>
        <w:fldChar w:fldCharType="begin">
          <w:ffData>
            <w:name w:val="Potrditev4"/>
            <w:enabled/>
            <w:calcOnExit w:val="0"/>
            <w:checkBox>
              <w:sizeAuto/>
              <w:default w:val="0"/>
            </w:checkBox>
          </w:ffData>
        </w:fldChar>
      </w:r>
      <w:bookmarkStart w:id="6" w:name="Potrditev4"/>
      <w:r>
        <w:instrText xml:space="preserve"> FORMCHECKBOX </w:instrText>
      </w:r>
      <w:r w:rsidR="00471C94">
        <w:fldChar w:fldCharType="separate"/>
      </w:r>
      <w:r>
        <w:fldChar w:fldCharType="end"/>
      </w:r>
      <w:bookmarkEnd w:id="6"/>
      <w:r>
        <w:t xml:space="preserve"> vodilni ponudnik;            </w:t>
      </w:r>
    </w:p>
    <w:p w14:paraId="2E58876C" w14:textId="77777777" w:rsidR="004B2925" w:rsidRDefault="004B2925" w:rsidP="004B2925">
      <w:pPr>
        <w:pStyle w:val="Brezrazmikov"/>
      </w:pPr>
      <w:r>
        <w:fldChar w:fldCharType="begin">
          <w:ffData>
            <w:name w:val="Potrditev3"/>
            <w:enabled/>
            <w:calcOnExit w:val="0"/>
            <w:checkBox>
              <w:sizeAuto/>
              <w:default w:val="0"/>
            </w:checkBox>
          </w:ffData>
        </w:fldChar>
      </w:r>
      <w:bookmarkStart w:id="7" w:name="Potrditev3"/>
      <w:r>
        <w:instrText xml:space="preserve"> FORMCHECKBOX </w:instrText>
      </w:r>
      <w:r w:rsidR="00471C94">
        <w:fldChar w:fldCharType="separate"/>
      </w:r>
      <w:r>
        <w:fldChar w:fldCharType="end"/>
      </w:r>
      <w:bookmarkEnd w:id="7"/>
      <w:r>
        <w:t xml:space="preserve"> partner v skupini ponudnikov;</w:t>
      </w:r>
    </w:p>
    <w:p w14:paraId="15500730" w14:textId="77777777" w:rsidR="004B2925" w:rsidRDefault="004B2925" w:rsidP="004B2925">
      <w:pPr>
        <w:pStyle w:val="Brezrazmikov"/>
      </w:pPr>
      <w:r>
        <w:fldChar w:fldCharType="begin">
          <w:ffData>
            <w:name w:val="Potrditev2"/>
            <w:enabled/>
            <w:calcOnExit w:val="0"/>
            <w:checkBox>
              <w:sizeAuto/>
              <w:default w:val="0"/>
            </w:checkBox>
          </w:ffData>
        </w:fldChar>
      </w:r>
      <w:r>
        <w:instrText xml:space="preserve"> FORMCHECKBOX </w:instrText>
      </w:r>
      <w:r w:rsidR="00471C94">
        <w:fldChar w:fldCharType="separate"/>
      </w:r>
      <w:r>
        <w:fldChar w:fldCharType="end"/>
      </w:r>
      <w:r>
        <w:t xml:space="preserve"> ponudnik s podizvajalci;</w:t>
      </w:r>
    </w:p>
    <w:p w14:paraId="3A3084D2" w14:textId="77777777" w:rsidR="004B2925" w:rsidRDefault="004B2925" w:rsidP="004B2925">
      <w:pPr>
        <w:pStyle w:val="Brezrazmikov"/>
      </w:pPr>
      <w:r>
        <w:fldChar w:fldCharType="begin">
          <w:ffData>
            <w:name w:val="Potrditev5"/>
            <w:enabled/>
            <w:calcOnExit w:val="0"/>
            <w:checkBox>
              <w:sizeAuto/>
              <w:default w:val="0"/>
            </w:checkBox>
          </w:ffData>
        </w:fldChar>
      </w:r>
      <w:bookmarkStart w:id="8" w:name="Potrditev5"/>
      <w:r>
        <w:instrText xml:space="preserve"> FORMCHECKBOX </w:instrText>
      </w:r>
      <w:r w:rsidR="00471C94">
        <w:fldChar w:fldCharType="separate"/>
      </w:r>
      <w:r>
        <w:fldChar w:fldCharType="end"/>
      </w:r>
      <w:bookmarkEnd w:id="8"/>
      <w:r>
        <w:t xml:space="preserve"> podizvajalec ponudnika/partnerja: </w:t>
      </w:r>
      <w:r>
        <w:fldChar w:fldCharType="begin">
          <w:ffData>
            <w:name w:val="Besedilo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r>
        <w:fldChar w:fldCharType="begin">
          <w:ffData>
            <w:name w:val="Potrditev6"/>
            <w:enabled/>
            <w:calcOnExit w:val="0"/>
            <w:checkBox>
              <w:sizeAuto/>
              <w:default w:val="0"/>
            </w:checkBox>
          </w:ffData>
        </w:fldChar>
      </w:r>
      <w:bookmarkStart w:id="9" w:name="Potrditev6"/>
      <w:r>
        <w:instrText xml:space="preserve"> FORMCHECKBOX </w:instrText>
      </w:r>
      <w:r w:rsidR="00471C94">
        <w:fldChar w:fldCharType="separate"/>
      </w:r>
      <w:r>
        <w:fldChar w:fldCharType="end"/>
      </w:r>
      <w:bookmarkEnd w:id="9"/>
      <w:r>
        <w:t xml:space="preserve"> Prilagamo zahtevo po 94. čl. ZJN-3.</w:t>
      </w:r>
    </w:p>
    <w:p w14:paraId="72643198" w14:textId="77777777" w:rsidR="004B2925" w:rsidRDefault="004B2925" w:rsidP="00142E25">
      <w:pPr>
        <w:pStyle w:val="Brezrazmikov"/>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2271"/>
        <w:gridCol w:w="538"/>
        <w:gridCol w:w="4556"/>
        <w:gridCol w:w="2411"/>
      </w:tblGrid>
      <w:tr w:rsidR="004B2925" w14:paraId="3A718AB0" w14:textId="77777777" w:rsidTr="00142E25">
        <w:tc>
          <w:tcPr>
            <w:tcW w:w="1162" w:type="pct"/>
            <w:shd w:val="clear" w:color="auto" w:fill="auto"/>
            <w:vAlign w:val="center"/>
          </w:tcPr>
          <w:p w14:paraId="08CF9519" w14:textId="77777777" w:rsidR="004B2925" w:rsidRPr="008B6B2D" w:rsidRDefault="004B2925" w:rsidP="00142E25">
            <w:pPr>
              <w:pStyle w:val="Brezrazmikov"/>
            </w:pPr>
            <w:r w:rsidRPr="008B6B2D">
              <w:t>Firma / ime</w:t>
            </w:r>
            <w:r>
              <w:t>:</w:t>
            </w:r>
          </w:p>
        </w:tc>
        <w:tc>
          <w:tcPr>
            <w:tcW w:w="3838" w:type="pct"/>
            <w:gridSpan w:val="3"/>
            <w:shd w:val="clear" w:color="auto" w:fill="auto"/>
          </w:tcPr>
          <w:p w14:paraId="1E97A3BF"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4F880725" w14:textId="77777777" w:rsidTr="00142E25">
        <w:tc>
          <w:tcPr>
            <w:tcW w:w="1162" w:type="pct"/>
            <w:shd w:val="clear" w:color="auto" w:fill="auto"/>
            <w:vAlign w:val="center"/>
          </w:tcPr>
          <w:p w14:paraId="30E25389" w14:textId="77777777" w:rsidR="004B2925" w:rsidRPr="003F329A" w:rsidRDefault="004B2925" w:rsidP="00142E25">
            <w:pPr>
              <w:pStyle w:val="Brezrazmikov"/>
            </w:pPr>
            <w:r w:rsidRPr="007B1F25">
              <w:rPr>
                <w:lang w:val="x-none"/>
              </w:rPr>
              <w:t>Naslov</w:t>
            </w:r>
            <w:r>
              <w:t>:</w:t>
            </w:r>
          </w:p>
        </w:tc>
        <w:tc>
          <w:tcPr>
            <w:tcW w:w="3838" w:type="pct"/>
            <w:gridSpan w:val="3"/>
            <w:shd w:val="clear" w:color="auto" w:fill="auto"/>
          </w:tcPr>
          <w:p w14:paraId="75AB8130"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3F38A78F" w14:textId="77777777" w:rsidTr="00142E25">
        <w:tc>
          <w:tcPr>
            <w:tcW w:w="1162" w:type="pct"/>
            <w:shd w:val="clear" w:color="auto" w:fill="auto"/>
            <w:vAlign w:val="center"/>
          </w:tcPr>
          <w:p w14:paraId="30870842" w14:textId="60B20CE6" w:rsidR="004B2925" w:rsidRPr="003F329A" w:rsidRDefault="004B2925" w:rsidP="00273C6D">
            <w:pPr>
              <w:pStyle w:val="Brezrazmikov"/>
              <w:jc w:val="left"/>
            </w:pPr>
            <w:r>
              <w:t xml:space="preserve">Podpisnik </w:t>
            </w:r>
            <w:r w:rsidR="00E97E16">
              <w:t>pogodbe</w:t>
            </w:r>
            <w:r>
              <w:t>:</w:t>
            </w:r>
          </w:p>
        </w:tc>
        <w:tc>
          <w:tcPr>
            <w:tcW w:w="2605" w:type="pct"/>
            <w:gridSpan w:val="2"/>
            <w:shd w:val="clear" w:color="auto" w:fill="auto"/>
          </w:tcPr>
          <w:p w14:paraId="4754A272"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3" w:type="pct"/>
            <w:shd w:val="clear" w:color="auto" w:fill="auto"/>
          </w:tcPr>
          <w:p w14:paraId="14E8BA6C" w14:textId="3F8F1B1A" w:rsidR="004B2925" w:rsidRDefault="004B2925" w:rsidP="00142E25">
            <w:pPr>
              <w:pStyle w:val="Brezrazmikov"/>
            </w:pPr>
            <w:r>
              <w:fldChar w:fldCharType="begin">
                <w:ffData>
                  <w:name w:val="Potrditev7"/>
                  <w:enabled/>
                  <w:calcOnExit w:val="0"/>
                  <w:checkBox>
                    <w:sizeAuto/>
                    <w:default w:val="0"/>
                    <w:checked w:val="0"/>
                  </w:checkBox>
                </w:ffData>
              </w:fldChar>
            </w:r>
            <w:bookmarkStart w:id="10" w:name="Potrditev7"/>
            <w:r>
              <w:instrText xml:space="preserve"> FORMCHECKBOX </w:instrText>
            </w:r>
            <w:r w:rsidR="00471C94">
              <w:fldChar w:fldCharType="separate"/>
            </w:r>
            <w:r>
              <w:fldChar w:fldCharType="end"/>
            </w:r>
            <w:bookmarkEnd w:id="10"/>
            <w:r>
              <w:t xml:space="preserve"> zakoniti zastopnik</w:t>
            </w:r>
          </w:p>
          <w:p w14:paraId="3F446DE4" w14:textId="1EA1A5E7" w:rsidR="004B2925" w:rsidRDefault="004B2925" w:rsidP="00142E25">
            <w:pPr>
              <w:pStyle w:val="Brezrazmikov"/>
            </w:pPr>
            <w:r>
              <w:fldChar w:fldCharType="begin">
                <w:ffData>
                  <w:name w:val="Potrditev8"/>
                  <w:enabled/>
                  <w:calcOnExit w:val="0"/>
                  <w:checkBox>
                    <w:sizeAuto/>
                    <w:default w:val="0"/>
                    <w:checked w:val="0"/>
                  </w:checkBox>
                </w:ffData>
              </w:fldChar>
            </w:r>
            <w:bookmarkStart w:id="11" w:name="Potrditev8"/>
            <w:r>
              <w:instrText xml:space="preserve"> FORMCHECKBOX </w:instrText>
            </w:r>
            <w:r w:rsidR="00471C94">
              <w:fldChar w:fldCharType="separate"/>
            </w:r>
            <w:r>
              <w:fldChar w:fldCharType="end"/>
            </w:r>
            <w:bookmarkEnd w:id="11"/>
            <w:r>
              <w:t xml:space="preserve"> pooblaščenec</w:t>
            </w:r>
            <w:r>
              <w:rPr>
                <w:rStyle w:val="Sprotnaopomba-sklic"/>
              </w:rPr>
              <w:footnoteReference w:id="1"/>
            </w:r>
          </w:p>
        </w:tc>
      </w:tr>
      <w:tr w:rsidR="004B2925" w14:paraId="78C042C7" w14:textId="77777777" w:rsidTr="00142E25">
        <w:tc>
          <w:tcPr>
            <w:tcW w:w="1162" w:type="pct"/>
            <w:shd w:val="clear" w:color="auto" w:fill="auto"/>
            <w:vAlign w:val="center"/>
          </w:tcPr>
          <w:p w14:paraId="7B80E9B8" w14:textId="3D6DF00E" w:rsidR="004B2925" w:rsidRDefault="004B2925" w:rsidP="00273C6D">
            <w:pPr>
              <w:pStyle w:val="Brezrazmikov"/>
              <w:jc w:val="left"/>
            </w:pPr>
            <w:r>
              <w:t xml:space="preserve">Skrbnik </w:t>
            </w:r>
            <w:r w:rsidR="00E97E16">
              <w:t>pogodbe</w:t>
            </w:r>
            <w:r>
              <w:t>:</w:t>
            </w:r>
          </w:p>
        </w:tc>
        <w:tc>
          <w:tcPr>
            <w:tcW w:w="3838" w:type="pct"/>
            <w:gridSpan w:val="3"/>
            <w:shd w:val="clear" w:color="auto" w:fill="auto"/>
          </w:tcPr>
          <w:p w14:paraId="1B9330B5"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24E24" w14:paraId="12F199FE" w14:textId="77777777" w:rsidTr="00142E25">
        <w:tc>
          <w:tcPr>
            <w:tcW w:w="1162" w:type="pct"/>
            <w:shd w:val="clear" w:color="auto" w:fill="auto"/>
            <w:vAlign w:val="center"/>
          </w:tcPr>
          <w:p w14:paraId="68188D8D" w14:textId="652B9AB3" w:rsidR="00124E24" w:rsidRDefault="00124E24" w:rsidP="00273C6D">
            <w:pPr>
              <w:pStyle w:val="Brezrazmikov"/>
              <w:jc w:val="left"/>
            </w:pPr>
            <w:r>
              <w:t>Pooblaščena oseba za vročanje</w:t>
            </w:r>
            <w:r>
              <w:rPr>
                <w:rStyle w:val="Sprotnaopomba-sklic"/>
              </w:rPr>
              <w:footnoteReference w:id="2"/>
            </w:r>
            <w:r>
              <w:t xml:space="preserve">: </w:t>
            </w:r>
          </w:p>
        </w:tc>
        <w:tc>
          <w:tcPr>
            <w:tcW w:w="3838" w:type="pct"/>
            <w:gridSpan w:val="3"/>
            <w:shd w:val="clear" w:color="auto" w:fill="auto"/>
          </w:tcPr>
          <w:p w14:paraId="1ACFC30B" w14:textId="09F09473" w:rsidR="00124E24" w:rsidRDefault="00124E24" w:rsidP="00124E24">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0FB4779" w14:textId="72E991DC" w:rsidR="00124E24" w:rsidRDefault="00124E24" w:rsidP="00142E25">
            <w:pPr>
              <w:pStyle w:val="Brezrazmikov"/>
            </w:pPr>
          </w:p>
        </w:tc>
      </w:tr>
      <w:tr w:rsidR="004B2925" w14:paraId="004BC28B" w14:textId="77777777" w:rsidTr="00142E25">
        <w:tc>
          <w:tcPr>
            <w:tcW w:w="1162" w:type="pct"/>
            <w:shd w:val="clear" w:color="auto" w:fill="auto"/>
            <w:vAlign w:val="center"/>
          </w:tcPr>
          <w:p w14:paraId="02CEC0E3" w14:textId="77777777" w:rsidR="004B2925" w:rsidRPr="003F329A" w:rsidRDefault="004B2925" w:rsidP="00142E25">
            <w:pPr>
              <w:pStyle w:val="Brezrazmikov"/>
            </w:pPr>
            <w:r w:rsidRPr="007B1F25">
              <w:rPr>
                <w:lang w:val="x-none"/>
              </w:rPr>
              <w:t xml:space="preserve">Matična številka </w:t>
            </w:r>
            <w:r>
              <w:t>:</w:t>
            </w:r>
          </w:p>
        </w:tc>
        <w:tc>
          <w:tcPr>
            <w:tcW w:w="3838" w:type="pct"/>
            <w:gridSpan w:val="3"/>
            <w:shd w:val="clear" w:color="auto" w:fill="auto"/>
          </w:tcPr>
          <w:p w14:paraId="50CA69DA" w14:textId="77777777" w:rsidR="004B2925" w:rsidRPr="00386119"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AD512F9" w14:textId="77777777" w:rsidTr="00142E25">
        <w:tc>
          <w:tcPr>
            <w:tcW w:w="1162" w:type="pct"/>
            <w:shd w:val="clear" w:color="auto" w:fill="auto"/>
            <w:vAlign w:val="center"/>
          </w:tcPr>
          <w:p w14:paraId="7572F9A7" w14:textId="77777777" w:rsidR="004B2925" w:rsidRPr="003F329A" w:rsidRDefault="004B2925" w:rsidP="00142E25">
            <w:pPr>
              <w:pStyle w:val="Brezrazmikov"/>
            </w:pPr>
            <w:r>
              <w:t xml:space="preserve">ID </w:t>
            </w:r>
            <w:r w:rsidRPr="007B1F25">
              <w:rPr>
                <w:lang w:val="x-none"/>
              </w:rPr>
              <w:t>za DDV</w:t>
            </w:r>
            <w:r>
              <w:t>:</w:t>
            </w:r>
          </w:p>
        </w:tc>
        <w:tc>
          <w:tcPr>
            <w:tcW w:w="3838" w:type="pct"/>
            <w:gridSpan w:val="3"/>
            <w:shd w:val="clear" w:color="auto" w:fill="auto"/>
          </w:tcPr>
          <w:p w14:paraId="56E06D7C"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36BCD8C9" w14:textId="77777777" w:rsidTr="00142E25">
        <w:tc>
          <w:tcPr>
            <w:tcW w:w="1162" w:type="pct"/>
            <w:shd w:val="clear" w:color="auto" w:fill="auto"/>
            <w:vAlign w:val="center"/>
          </w:tcPr>
          <w:p w14:paraId="5B45CDFF" w14:textId="77777777" w:rsidR="004B2925" w:rsidRPr="007B1F25" w:rsidRDefault="004B2925" w:rsidP="00142E25">
            <w:pPr>
              <w:pStyle w:val="Brezrazmikov"/>
              <w:rPr>
                <w:lang w:val="x-none"/>
              </w:rPr>
            </w:pPr>
            <w:r>
              <w:t>IBAN</w:t>
            </w:r>
            <w:r>
              <w:rPr>
                <w:rStyle w:val="Sprotnaopomba-sklic"/>
              </w:rPr>
              <w:footnoteReference w:id="3"/>
            </w:r>
            <w:r>
              <w:t>:</w:t>
            </w:r>
          </w:p>
        </w:tc>
        <w:tc>
          <w:tcPr>
            <w:tcW w:w="3838" w:type="pct"/>
            <w:gridSpan w:val="3"/>
            <w:shd w:val="clear" w:color="auto" w:fill="auto"/>
          </w:tcPr>
          <w:p w14:paraId="1FFC8D13"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3390302" w14:textId="77777777" w:rsidTr="00142E25">
        <w:tc>
          <w:tcPr>
            <w:tcW w:w="1162" w:type="pct"/>
            <w:shd w:val="clear" w:color="auto" w:fill="auto"/>
            <w:vAlign w:val="center"/>
          </w:tcPr>
          <w:p w14:paraId="05D56A6B" w14:textId="77777777" w:rsidR="004B2925" w:rsidRPr="003F329A" w:rsidRDefault="004B2925" w:rsidP="00142E25">
            <w:pPr>
              <w:pStyle w:val="Brezrazmikov"/>
            </w:pPr>
            <w:r>
              <w:t>Kontaktna oseba:</w:t>
            </w:r>
          </w:p>
        </w:tc>
        <w:tc>
          <w:tcPr>
            <w:tcW w:w="3838" w:type="pct"/>
            <w:gridSpan w:val="3"/>
            <w:shd w:val="clear" w:color="auto" w:fill="auto"/>
          </w:tcPr>
          <w:p w14:paraId="676044B7"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420A468A" w14:textId="77777777" w:rsidTr="00142E25">
        <w:tc>
          <w:tcPr>
            <w:tcW w:w="1162" w:type="pct"/>
            <w:shd w:val="clear" w:color="auto" w:fill="auto"/>
            <w:vAlign w:val="center"/>
          </w:tcPr>
          <w:p w14:paraId="6D355E75" w14:textId="77777777" w:rsidR="004B2925" w:rsidRPr="003F329A" w:rsidRDefault="004B2925" w:rsidP="00142E25">
            <w:pPr>
              <w:pStyle w:val="Brezrazmikov"/>
            </w:pPr>
            <w:r w:rsidRPr="007B1F25">
              <w:rPr>
                <w:lang w:val="x-none"/>
              </w:rPr>
              <w:t>Telefon</w:t>
            </w:r>
            <w:r>
              <w:t>:</w:t>
            </w:r>
          </w:p>
        </w:tc>
        <w:tc>
          <w:tcPr>
            <w:tcW w:w="3838" w:type="pct"/>
            <w:gridSpan w:val="3"/>
            <w:shd w:val="clear" w:color="auto" w:fill="auto"/>
          </w:tcPr>
          <w:p w14:paraId="33759CB9"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2552B1C" w14:textId="77777777" w:rsidTr="00142E25">
        <w:tc>
          <w:tcPr>
            <w:tcW w:w="1162" w:type="pct"/>
            <w:shd w:val="clear" w:color="auto" w:fill="auto"/>
            <w:vAlign w:val="center"/>
          </w:tcPr>
          <w:p w14:paraId="1F40F41A" w14:textId="77777777" w:rsidR="004B2925" w:rsidRPr="003F329A" w:rsidRDefault="004B2925" w:rsidP="00142E25">
            <w:pPr>
              <w:pStyle w:val="Brezrazmikov"/>
            </w:pPr>
            <w:r w:rsidRPr="007B1F25">
              <w:rPr>
                <w:lang w:val="x-none"/>
              </w:rPr>
              <w:t>Elektronska pošta</w:t>
            </w:r>
            <w:r>
              <w:t>:</w:t>
            </w:r>
          </w:p>
        </w:tc>
        <w:tc>
          <w:tcPr>
            <w:tcW w:w="3838" w:type="pct"/>
            <w:gridSpan w:val="3"/>
            <w:shd w:val="clear" w:color="auto" w:fill="auto"/>
          </w:tcPr>
          <w:p w14:paraId="19E1465D"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40C13FA1" w14:textId="77777777" w:rsidTr="00142E25">
        <w:tc>
          <w:tcPr>
            <w:tcW w:w="1162" w:type="pct"/>
            <w:shd w:val="clear" w:color="auto" w:fill="auto"/>
            <w:vAlign w:val="center"/>
          </w:tcPr>
          <w:p w14:paraId="48449248" w14:textId="77777777" w:rsidR="004B2925" w:rsidRDefault="004B2925" w:rsidP="00142E25">
            <w:pPr>
              <w:pStyle w:val="Brezrazmikov"/>
            </w:pPr>
            <w:r>
              <w:t>Opis prevzetih del:</w:t>
            </w:r>
          </w:p>
        </w:tc>
        <w:tc>
          <w:tcPr>
            <w:tcW w:w="3838" w:type="pct"/>
            <w:gridSpan w:val="3"/>
            <w:shd w:val="clear" w:color="auto" w:fill="auto"/>
          </w:tcPr>
          <w:p w14:paraId="09ACAEF9"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DDAE4AD" w14:textId="77777777" w:rsidTr="00142E25">
        <w:tc>
          <w:tcPr>
            <w:tcW w:w="1437" w:type="pct"/>
            <w:gridSpan w:val="2"/>
            <w:shd w:val="clear" w:color="auto" w:fill="auto"/>
            <w:vAlign w:val="center"/>
          </w:tcPr>
          <w:p w14:paraId="7F5A746E" w14:textId="77777777" w:rsidR="00142E25" w:rsidRDefault="004B2925" w:rsidP="00142E25">
            <w:pPr>
              <w:pStyle w:val="Brezrazmikov"/>
            </w:pPr>
            <w:r>
              <w:t xml:space="preserve">Ponudbena vrednost </w:t>
            </w:r>
          </w:p>
          <w:p w14:paraId="50B2CDAB" w14:textId="14C5B26B" w:rsidR="004B2925" w:rsidRDefault="00142E25" w:rsidP="00142E25">
            <w:pPr>
              <w:pStyle w:val="Brezrazmikov"/>
            </w:pPr>
            <w:r>
              <w:t xml:space="preserve">prevzetih del </w:t>
            </w:r>
            <w:r w:rsidR="004B2925">
              <w:t>(brez DDV):</w:t>
            </w:r>
          </w:p>
        </w:tc>
        <w:tc>
          <w:tcPr>
            <w:tcW w:w="3563" w:type="pct"/>
            <w:gridSpan w:val="2"/>
            <w:shd w:val="clear" w:color="auto" w:fill="auto"/>
          </w:tcPr>
          <w:p w14:paraId="7688EC37"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49C0650" w14:textId="506E052F" w:rsidR="004B2925" w:rsidRDefault="004B2925" w:rsidP="00142E25">
      <w:pPr>
        <w:pStyle w:val="Brezrazmikov"/>
      </w:pPr>
    </w:p>
    <w:p w14:paraId="27C9B71D" w14:textId="0F32EC22" w:rsidR="006F30AA" w:rsidRPr="006F30AA" w:rsidRDefault="006F30AA" w:rsidP="00142E25">
      <w:pPr>
        <w:pStyle w:val="Brezrazmikov"/>
        <w:rPr>
          <w:b/>
          <w:bCs/>
        </w:rPr>
      </w:pPr>
      <w:r w:rsidRPr="006F30AA">
        <w:rPr>
          <w:b/>
          <w:bCs/>
        </w:rPr>
        <w:t>Podatki o referenčnih poslih:</w:t>
      </w:r>
    </w:p>
    <w:tbl>
      <w:tblPr>
        <w:tblStyle w:val="Tabelasvetlamrea1poudarek4"/>
        <w:tblW w:w="9592" w:type="dxa"/>
        <w:tblLayout w:type="fixed"/>
        <w:tblLook w:val="0000" w:firstRow="0" w:lastRow="0" w:firstColumn="0" w:lastColumn="0" w:noHBand="0" w:noVBand="0"/>
      </w:tblPr>
      <w:tblGrid>
        <w:gridCol w:w="1838"/>
        <w:gridCol w:w="3686"/>
        <w:gridCol w:w="1559"/>
        <w:gridCol w:w="709"/>
        <w:gridCol w:w="1800"/>
      </w:tblGrid>
      <w:tr w:rsidR="006F30AA" w:rsidRPr="006F30AA" w14:paraId="1AAD928C" w14:textId="77777777" w:rsidTr="006F30AA">
        <w:trPr>
          <w:trHeight w:val="20"/>
        </w:trPr>
        <w:tc>
          <w:tcPr>
            <w:tcW w:w="1838" w:type="dxa"/>
          </w:tcPr>
          <w:p w14:paraId="0B2AD6A6" w14:textId="77777777" w:rsidR="006F30AA" w:rsidRPr="006F30AA" w:rsidRDefault="006F30AA" w:rsidP="006F30AA">
            <w:pPr>
              <w:pStyle w:val="Telobesedila"/>
              <w:spacing w:after="0" w:line="240" w:lineRule="auto"/>
              <w:rPr>
                <w:rFonts w:cstheme="minorHAnsi"/>
              </w:rPr>
            </w:pPr>
            <w:r w:rsidRPr="006F30AA">
              <w:rPr>
                <w:rFonts w:cstheme="minorHAnsi"/>
              </w:rPr>
              <w:t>Naročnik:</w:t>
            </w:r>
          </w:p>
        </w:tc>
        <w:tc>
          <w:tcPr>
            <w:tcW w:w="7754" w:type="dxa"/>
            <w:gridSpan w:val="4"/>
          </w:tcPr>
          <w:p w14:paraId="0579548F" w14:textId="67CA69CD" w:rsidR="006F30AA" w:rsidRPr="006F30AA" w:rsidRDefault="006F30AA" w:rsidP="006F30AA">
            <w:pPr>
              <w:pStyle w:val="Telobesedila"/>
              <w:spacing w:after="0" w:line="240" w:lineRule="auto"/>
              <w:rPr>
                <w:rFonts w:cstheme="minorHAnsi"/>
              </w:rPr>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30AA" w:rsidRPr="006F30AA" w14:paraId="3A86ABA2" w14:textId="77777777" w:rsidTr="006F30AA">
        <w:trPr>
          <w:trHeight w:val="20"/>
        </w:trPr>
        <w:tc>
          <w:tcPr>
            <w:tcW w:w="1838" w:type="dxa"/>
          </w:tcPr>
          <w:p w14:paraId="0FDBB8DD" w14:textId="77777777" w:rsidR="006F30AA" w:rsidRPr="006F30AA" w:rsidRDefault="006F30AA" w:rsidP="006F30AA">
            <w:pPr>
              <w:pStyle w:val="Telobesedila"/>
              <w:spacing w:after="0" w:line="240" w:lineRule="auto"/>
              <w:rPr>
                <w:rFonts w:cstheme="minorHAnsi"/>
              </w:rPr>
            </w:pPr>
            <w:r w:rsidRPr="006F30AA">
              <w:rPr>
                <w:rFonts w:cstheme="minorHAnsi"/>
              </w:rPr>
              <w:t>Datum izvedbe:</w:t>
            </w:r>
          </w:p>
        </w:tc>
        <w:tc>
          <w:tcPr>
            <w:tcW w:w="3686" w:type="dxa"/>
          </w:tcPr>
          <w:p w14:paraId="40019210" w14:textId="5B49D0DC" w:rsidR="006F30AA" w:rsidRPr="006F30AA" w:rsidRDefault="006F30AA" w:rsidP="006F30AA">
            <w:pPr>
              <w:pStyle w:val="Telobesedila"/>
              <w:spacing w:after="0" w:line="240" w:lineRule="auto"/>
              <w:rPr>
                <w:rFonts w:cstheme="minorHAnsi"/>
              </w:rPr>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tcPr>
          <w:p w14:paraId="174D44C9" w14:textId="4B8A5441" w:rsidR="006F30AA" w:rsidRPr="006F30AA" w:rsidRDefault="006F30AA" w:rsidP="006F30AA">
            <w:pPr>
              <w:pStyle w:val="Telobesedila"/>
              <w:spacing w:after="0" w:line="240" w:lineRule="auto"/>
              <w:rPr>
                <w:rFonts w:cstheme="minorHAnsi"/>
              </w:rPr>
            </w:pPr>
            <w:r>
              <w:rPr>
                <w:rFonts w:cstheme="minorHAnsi"/>
              </w:rPr>
              <w:t>Kraj izvedbe:</w:t>
            </w:r>
          </w:p>
        </w:tc>
        <w:tc>
          <w:tcPr>
            <w:tcW w:w="2509" w:type="dxa"/>
            <w:gridSpan w:val="2"/>
          </w:tcPr>
          <w:p w14:paraId="7B4FAC01" w14:textId="368307D7" w:rsidR="006F30AA" w:rsidRPr="006F30AA" w:rsidRDefault="006F30AA" w:rsidP="006F30AA">
            <w:pPr>
              <w:pStyle w:val="Telobesedila"/>
              <w:spacing w:after="0" w:line="240" w:lineRule="auto"/>
              <w:rPr>
                <w:rFonts w:cstheme="minorHAnsi"/>
              </w:rPr>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30AA" w:rsidRPr="006F30AA" w14:paraId="06EEE3EE" w14:textId="77777777" w:rsidTr="006F30AA">
        <w:trPr>
          <w:trHeight w:val="20"/>
        </w:trPr>
        <w:tc>
          <w:tcPr>
            <w:tcW w:w="1838" w:type="dxa"/>
          </w:tcPr>
          <w:p w14:paraId="5FA6096B" w14:textId="53F1D3EE" w:rsidR="006F30AA" w:rsidRPr="006F30AA" w:rsidRDefault="006F30AA" w:rsidP="006F30AA">
            <w:pPr>
              <w:pStyle w:val="Telobesedila"/>
              <w:spacing w:after="0" w:line="240" w:lineRule="auto"/>
              <w:rPr>
                <w:rFonts w:cstheme="minorHAnsi"/>
              </w:rPr>
            </w:pPr>
            <w:r>
              <w:rPr>
                <w:rFonts w:cstheme="minorHAnsi"/>
              </w:rPr>
              <w:t>Vsebina:</w:t>
            </w:r>
          </w:p>
        </w:tc>
        <w:tc>
          <w:tcPr>
            <w:tcW w:w="3686" w:type="dxa"/>
          </w:tcPr>
          <w:p w14:paraId="7FC4400F" w14:textId="39DE7DA3" w:rsidR="006F30AA" w:rsidRPr="006F30AA" w:rsidRDefault="006F30AA" w:rsidP="006F30AA">
            <w:pPr>
              <w:pStyle w:val="Telobesedila"/>
              <w:spacing w:after="0" w:line="240" w:lineRule="auto"/>
              <w:rPr>
                <w:rFonts w:cstheme="minorHAnsi"/>
              </w:rPr>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gridSpan w:val="2"/>
          </w:tcPr>
          <w:p w14:paraId="26DA78C3" w14:textId="3A8AE9DC" w:rsidR="006F30AA" w:rsidRDefault="006F30AA" w:rsidP="006F30AA">
            <w:pPr>
              <w:pStyle w:val="Telobesedila"/>
              <w:spacing w:after="0" w:line="240" w:lineRule="auto"/>
              <w:rPr>
                <w:rFonts w:cstheme="minorHAnsi"/>
              </w:rPr>
            </w:pPr>
            <w:r>
              <w:rPr>
                <w:rFonts w:cstheme="minorHAnsi"/>
              </w:rPr>
              <w:t>Vrednost brez DDV:</w:t>
            </w:r>
          </w:p>
        </w:tc>
        <w:tc>
          <w:tcPr>
            <w:tcW w:w="1800" w:type="dxa"/>
          </w:tcPr>
          <w:p w14:paraId="26578751" w14:textId="5BD08929" w:rsidR="006F30AA" w:rsidRPr="006F30AA" w:rsidRDefault="006F30AA" w:rsidP="006F30AA">
            <w:pPr>
              <w:pStyle w:val="Telobesedila"/>
              <w:spacing w:after="0" w:line="240" w:lineRule="auto"/>
              <w:rPr>
                <w:rFonts w:cstheme="minorHAnsi"/>
              </w:rPr>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2F9993BE" w14:textId="77777777" w:rsidR="006F30AA" w:rsidRDefault="006F30AA" w:rsidP="00142E25">
      <w:pPr>
        <w:pStyle w:val="Brezrazmikov"/>
      </w:pPr>
    </w:p>
    <w:tbl>
      <w:tblPr>
        <w:tblStyle w:val="Tabelasvetlamrea1poudarek4"/>
        <w:tblW w:w="9592" w:type="dxa"/>
        <w:tblLayout w:type="fixed"/>
        <w:tblLook w:val="0000" w:firstRow="0" w:lastRow="0" w:firstColumn="0" w:lastColumn="0" w:noHBand="0" w:noVBand="0"/>
      </w:tblPr>
      <w:tblGrid>
        <w:gridCol w:w="1838"/>
        <w:gridCol w:w="3686"/>
        <w:gridCol w:w="1559"/>
        <w:gridCol w:w="709"/>
        <w:gridCol w:w="1800"/>
      </w:tblGrid>
      <w:tr w:rsidR="006F30AA" w:rsidRPr="006F30AA" w14:paraId="0BDFFF69" w14:textId="77777777" w:rsidTr="00D86503">
        <w:trPr>
          <w:trHeight w:val="20"/>
        </w:trPr>
        <w:tc>
          <w:tcPr>
            <w:tcW w:w="1838" w:type="dxa"/>
          </w:tcPr>
          <w:p w14:paraId="50CD8BEC" w14:textId="77777777" w:rsidR="006F30AA" w:rsidRPr="006F30AA" w:rsidRDefault="006F30AA" w:rsidP="00D86503">
            <w:pPr>
              <w:pStyle w:val="Telobesedila"/>
              <w:spacing w:after="0" w:line="240" w:lineRule="auto"/>
              <w:rPr>
                <w:rFonts w:cstheme="minorHAnsi"/>
              </w:rPr>
            </w:pPr>
            <w:r w:rsidRPr="006F30AA">
              <w:rPr>
                <w:rFonts w:cstheme="minorHAnsi"/>
              </w:rPr>
              <w:t>Naročnik:</w:t>
            </w:r>
          </w:p>
        </w:tc>
        <w:tc>
          <w:tcPr>
            <w:tcW w:w="7754" w:type="dxa"/>
            <w:gridSpan w:val="4"/>
          </w:tcPr>
          <w:p w14:paraId="787DC448" w14:textId="77777777" w:rsidR="006F30AA" w:rsidRPr="006F30AA" w:rsidRDefault="006F30AA" w:rsidP="00D86503">
            <w:pPr>
              <w:pStyle w:val="Telobesedila"/>
              <w:spacing w:after="0" w:line="240" w:lineRule="auto"/>
              <w:rPr>
                <w:rFonts w:cstheme="minorHAnsi"/>
              </w:rPr>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30AA" w:rsidRPr="006F30AA" w14:paraId="1546803D" w14:textId="77777777" w:rsidTr="00D86503">
        <w:trPr>
          <w:trHeight w:val="20"/>
        </w:trPr>
        <w:tc>
          <w:tcPr>
            <w:tcW w:w="1838" w:type="dxa"/>
          </w:tcPr>
          <w:p w14:paraId="2B561F5C" w14:textId="77777777" w:rsidR="006F30AA" w:rsidRPr="006F30AA" w:rsidRDefault="006F30AA" w:rsidP="00D86503">
            <w:pPr>
              <w:pStyle w:val="Telobesedila"/>
              <w:spacing w:after="0" w:line="240" w:lineRule="auto"/>
              <w:rPr>
                <w:rFonts w:cstheme="minorHAnsi"/>
              </w:rPr>
            </w:pPr>
            <w:r w:rsidRPr="006F30AA">
              <w:rPr>
                <w:rFonts w:cstheme="minorHAnsi"/>
              </w:rPr>
              <w:t>Datum izvedbe:</w:t>
            </w:r>
          </w:p>
        </w:tc>
        <w:tc>
          <w:tcPr>
            <w:tcW w:w="3686" w:type="dxa"/>
          </w:tcPr>
          <w:p w14:paraId="21FDD973" w14:textId="77777777" w:rsidR="006F30AA" w:rsidRPr="006F30AA" w:rsidRDefault="006F30AA" w:rsidP="00D86503">
            <w:pPr>
              <w:pStyle w:val="Telobesedila"/>
              <w:spacing w:after="0" w:line="240" w:lineRule="auto"/>
              <w:rPr>
                <w:rFonts w:cstheme="minorHAnsi"/>
              </w:rPr>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tcPr>
          <w:p w14:paraId="228BE021" w14:textId="77777777" w:rsidR="006F30AA" w:rsidRPr="006F30AA" w:rsidRDefault="006F30AA" w:rsidP="00D86503">
            <w:pPr>
              <w:pStyle w:val="Telobesedila"/>
              <w:spacing w:after="0" w:line="240" w:lineRule="auto"/>
              <w:rPr>
                <w:rFonts w:cstheme="minorHAnsi"/>
              </w:rPr>
            </w:pPr>
            <w:r>
              <w:rPr>
                <w:rFonts w:cstheme="minorHAnsi"/>
              </w:rPr>
              <w:t>Kraj izvedbe:</w:t>
            </w:r>
          </w:p>
        </w:tc>
        <w:tc>
          <w:tcPr>
            <w:tcW w:w="2509" w:type="dxa"/>
            <w:gridSpan w:val="2"/>
          </w:tcPr>
          <w:p w14:paraId="6B22132C" w14:textId="77777777" w:rsidR="006F30AA" w:rsidRPr="006F30AA" w:rsidRDefault="006F30AA" w:rsidP="00D86503">
            <w:pPr>
              <w:pStyle w:val="Telobesedila"/>
              <w:spacing w:after="0" w:line="240" w:lineRule="auto"/>
              <w:rPr>
                <w:rFonts w:cstheme="minorHAnsi"/>
              </w:rPr>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30AA" w:rsidRPr="006F30AA" w14:paraId="73E2545E" w14:textId="77777777" w:rsidTr="00D86503">
        <w:trPr>
          <w:trHeight w:val="20"/>
        </w:trPr>
        <w:tc>
          <w:tcPr>
            <w:tcW w:w="1838" w:type="dxa"/>
          </w:tcPr>
          <w:p w14:paraId="4CB26460" w14:textId="77777777" w:rsidR="006F30AA" w:rsidRPr="006F30AA" w:rsidRDefault="006F30AA" w:rsidP="00D86503">
            <w:pPr>
              <w:pStyle w:val="Telobesedila"/>
              <w:spacing w:after="0" w:line="240" w:lineRule="auto"/>
              <w:rPr>
                <w:rFonts w:cstheme="minorHAnsi"/>
              </w:rPr>
            </w:pPr>
            <w:r>
              <w:rPr>
                <w:rFonts w:cstheme="minorHAnsi"/>
              </w:rPr>
              <w:t>Vsebina:</w:t>
            </w:r>
          </w:p>
        </w:tc>
        <w:tc>
          <w:tcPr>
            <w:tcW w:w="3686" w:type="dxa"/>
          </w:tcPr>
          <w:p w14:paraId="72C183E6" w14:textId="77777777" w:rsidR="006F30AA" w:rsidRPr="006F30AA" w:rsidRDefault="006F30AA" w:rsidP="00D86503">
            <w:pPr>
              <w:pStyle w:val="Telobesedila"/>
              <w:spacing w:after="0" w:line="240" w:lineRule="auto"/>
              <w:rPr>
                <w:rFonts w:cstheme="minorHAnsi"/>
              </w:rPr>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gridSpan w:val="2"/>
          </w:tcPr>
          <w:p w14:paraId="04EE0445" w14:textId="77777777" w:rsidR="006F30AA" w:rsidRDefault="006F30AA" w:rsidP="00D86503">
            <w:pPr>
              <w:pStyle w:val="Telobesedila"/>
              <w:spacing w:after="0" w:line="240" w:lineRule="auto"/>
              <w:rPr>
                <w:rFonts w:cstheme="minorHAnsi"/>
              </w:rPr>
            </w:pPr>
            <w:r>
              <w:rPr>
                <w:rFonts w:cstheme="minorHAnsi"/>
              </w:rPr>
              <w:t>Vrednost brez DDV:</w:t>
            </w:r>
          </w:p>
        </w:tc>
        <w:tc>
          <w:tcPr>
            <w:tcW w:w="1800" w:type="dxa"/>
          </w:tcPr>
          <w:p w14:paraId="3A268C54" w14:textId="77777777" w:rsidR="006F30AA" w:rsidRPr="006F30AA" w:rsidRDefault="006F30AA" w:rsidP="00D86503">
            <w:pPr>
              <w:pStyle w:val="Telobesedila"/>
              <w:spacing w:after="0" w:line="240" w:lineRule="auto"/>
              <w:rPr>
                <w:rFonts w:cstheme="minorHAnsi"/>
              </w:rPr>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2E7EC1DA" w14:textId="4FDF9C6A" w:rsidR="006F30AA" w:rsidRDefault="006F30AA" w:rsidP="00142E25">
      <w:pPr>
        <w:pStyle w:val="Brezrazmikov"/>
      </w:pPr>
    </w:p>
    <w:p w14:paraId="50807A24" w14:textId="77777777" w:rsidR="006F30AA" w:rsidRDefault="006F30AA" w:rsidP="00142E25">
      <w:pPr>
        <w:pStyle w:val="Brezrazmikov"/>
      </w:pPr>
    </w:p>
    <w:tbl>
      <w:tblPr>
        <w:tblW w:w="0" w:type="auto"/>
        <w:tblLook w:val="04A0" w:firstRow="1" w:lastRow="0" w:firstColumn="1" w:lastColumn="0" w:noHBand="0" w:noVBand="1"/>
      </w:tblPr>
      <w:tblGrid>
        <w:gridCol w:w="3070"/>
        <w:gridCol w:w="3070"/>
        <w:gridCol w:w="3070"/>
      </w:tblGrid>
      <w:tr w:rsidR="004B2925" w14:paraId="4D25372B" w14:textId="77777777" w:rsidTr="00DF42DF">
        <w:tc>
          <w:tcPr>
            <w:tcW w:w="3070" w:type="dxa"/>
            <w:shd w:val="clear" w:color="auto" w:fill="auto"/>
          </w:tcPr>
          <w:p w14:paraId="00AB04C1" w14:textId="77777777" w:rsidR="004B2925" w:rsidRDefault="004B2925" w:rsidP="00142E25">
            <w:pPr>
              <w:pStyle w:val="Brezrazmikov"/>
            </w:pPr>
            <w:r>
              <w:t xml:space="preserve">Kraj: </w:t>
            </w: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70" w:type="dxa"/>
            <w:shd w:val="clear" w:color="auto" w:fill="auto"/>
          </w:tcPr>
          <w:p w14:paraId="3BE223D9" w14:textId="77777777" w:rsidR="004B2925" w:rsidRDefault="004B2925" w:rsidP="00142E25">
            <w:pPr>
              <w:pStyle w:val="Brezrazmikov"/>
            </w:pPr>
            <w:r>
              <w:t>Žig</w:t>
            </w:r>
          </w:p>
        </w:tc>
        <w:tc>
          <w:tcPr>
            <w:tcW w:w="3070" w:type="dxa"/>
            <w:shd w:val="clear" w:color="auto" w:fill="auto"/>
          </w:tcPr>
          <w:p w14:paraId="6D861D76" w14:textId="77777777" w:rsidR="004B2925" w:rsidRDefault="004B2925" w:rsidP="00142E25">
            <w:pPr>
              <w:pStyle w:val="Brezrazmikov"/>
            </w:pPr>
            <w:r>
              <w:t>Podpis odgovorne osebe:</w:t>
            </w:r>
          </w:p>
        </w:tc>
      </w:tr>
      <w:tr w:rsidR="004B2925" w14:paraId="0BA3FA1D" w14:textId="77777777" w:rsidTr="00DF42DF">
        <w:tc>
          <w:tcPr>
            <w:tcW w:w="3070" w:type="dxa"/>
            <w:shd w:val="clear" w:color="auto" w:fill="auto"/>
          </w:tcPr>
          <w:p w14:paraId="27C25DD7" w14:textId="77777777" w:rsidR="004B2925" w:rsidRDefault="004B2925" w:rsidP="00142E25">
            <w:pPr>
              <w:pStyle w:val="Brezrazmikov"/>
            </w:pPr>
            <w:r>
              <w:t xml:space="preserve">Datum: </w:t>
            </w:r>
            <w:r>
              <w:fldChar w:fldCharType="begin">
                <w:ffData>
                  <w:name w:val=""/>
                  <w:enabled/>
                  <w:calcOnExit w:val="0"/>
                  <w:textInput>
                    <w:type w:val="date"/>
                    <w:format w:val="dd.mm.yy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70" w:type="dxa"/>
            <w:shd w:val="clear" w:color="auto" w:fill="auto"/>
          </w:tcPr>
          <w:p w14:paraId="6696C630" w14:textId="77777777" w:rsidR="004B2925" w:rsidRDefault="004B2925" w:rsidP="00142E25">
            <w:pPr>
              <w:pStyle w:val="Brezrazmikov"/>
            </w:pPr>
          </w:p>
          <w:p w14:paraId="413E0B69" w14:textId="77777777" w:rsidR="004B2925" w:rsidRDefault="004B2925" w:rsidP="00142E25">
            <w:pPr>
              <w:pStyle w:val="Brezrazmikov"/>
            </w:pPr>
            <w:r>
              <w:t xml:space="preserve">Opomba: </w:t>
            </w:r>
            <w:r>
              <w:fldChar w:fldCharType="begin">
                <w:ffData>
                  <w:name w:val="Potrditev1"/>
                  <w:enabled/>
                  <w:calcOnExit w:val="0"/>
                  <w:checkBox>
                    <w:sizeAuto/>
                    <w:default w:val="0"/>
                  </w:checkBox>
                </w:ffData>
              </w:fldChar>
            </w:r>
            <w:r>
              <w:instrText xml:space="preserve"> FORMCHECKBOX </w:instrText>
            </w:r>
            <w:r w:rsidR="00471C94">
              <w:fldChar w:fldCharType="separate"/>
            </w:r>
            <w:r>
              <w:fldChar w:fldCharType="end"/>
            </w:r>
            <w:r>
              <w:t xml:space="preserve"> Ne poslujemo z žigom.</w:t>
            </w:r>
          </w:p>
        </w:tc>
        <w:tc>
          <w:tcPr>
            <w:tcW w:w="3070" w:type="dxa"/>
            <w:tcBorders>
              <w:bottom w:val="single" w:sz="4" w:space="0" w:color="auto"/>
            </w:tcBorders>
            <w:shd w:val="clear" w:color="auto" w:fill="auto"/>
          </w:tcPr>
          <w:p w14:paraId="6ECB630E" w14:textId="616FCFDC" w:rsidR="00142E25" w:rsidRDefault="00142E25" w:rsidP="00142E25">
            <w:pPr>
              <w:pStyle w:val="Brezrazmikov"/>
            </w:pPr>
          </w:p>
        </w:tc>
      </w:tr>
    </w:tbl>
    <w:p w14:paraId="0FD85855" w14:textId="4CCBA2E4" w:rsidR="00142E25" w:rsidRDefault="00142E25">
      <w:pPr>
        <w:spacing w:line="276" w:lineRule="auto"/>
      </w:pPr>
    </w:p>
    <w:p w14:paraId="142F6AAD" w14:textId="77777777" w:rsidR="00EF094C" w:rsidRDefault="00EF094C" w:rsidP="00265C87">
      <w:pPr>
        <w:pStyle w:val="Naslovobrazca"/>
        <w:pageBreakBefore/>
      </w:pPr>
      <w:bookmarkStart w:id="12" w:name="_Toc57702248"/>
      <w:bookmarkStart w:id="13" w:name="_Toc532538617"/>
      <w:r w:rsidRPr="00EF094C">
        <w:lastRenderedPageBreak/>
        <w:t>POOBLASTILO ZA PRIDOBITEV</w:t>
      </w:r>
      <w:bookmarkEnd w:id="12"/>
      <w:r w:rsidRPr="00EF094C">
        <w:t xml:space="preserve"> </w:t>
      </w:r>
    </w:p>
    <w:p w14:paraId="2AEEDAE6" w14:textId="7A1C3401" w:rsidR="00EF094C" w:rsidRDefault="00EF094C" w:rsidP="00EF094C">
      <w:pPr>
        <w:pStyle w:val="Naslovobrazca"/>
      </w:pPr>
      <w:bookmarkStart w:id="14" w:name="_Toc56559554"/>
      <w:bookmarkStart w:id="15" w:name="_Toc57143690"/>
      <w:bookmarkStart w:id="16" w:name="_Toc57702249"/>
      <w:r w:rsidRPr="00EF094C">
        <w:t>POTRDILA IZ KAZENSKE EVIDENCE</w:t>
      </w:r>
      <w:bookmarkEnd w:id="14"/>
      <w:bookmarkEnd w:id="15"/>
      <w:bookmarkEnd w:id="16"/>
    </w:p>
    <w:p w14:paraId="2704144F" w14:textId="785D53B5" w:rsidR="00EF094C" w:rsidRDefault="00EF094C" w:rsidP="00EF094C">
      <w:pPr>
        <w:pStyle w:val="Brezrazmikov"/>
      </w:pPr>
    </w:p>
    <w:p w14:paraId="2F61393F" w14:textId="60D660A3" w:rsidR="00EF094C" w:rsidRPr="004332B3" w:rsidRDefault="00EF094C" w:rsidP="00EF094C">
      <w:pPr>
        <w:pStyle w:val="Brezrazmikov"/>
        <w:rPr>
          <w:b/>
          <w:bCs/>
        </w:rPr>
      </w:pPr>
      <w:r w:rsidRPr="004332B3">
        <w:rPr>
          <w:b/>
          <w:bCs/>
        </w:rPr>
        <w:t>Ponudnik:</w:t>
      </w:r>
    </w:p>
    <w:p w14:paraId="1B4629E7" w14:textId="77777777" w:rsidR="00EF094C" w:rsidRDefault="00EF094C" w:rsidP="00EF094C">
      <w:pPr>
        <w:pStyle w:val="Brezrazmikov"/>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1967"/>
        <w:gridCol w:w="7809"/>
      </w:tblGrid>
      <w:tr w:rsidR="00EF094C" w14:paraId="5D29A160" w14:textId="77777777" w:rsidTr="004332B3">
        <w:tc>
          <w:tcPr>
            <w:tcW w:w="1006" w:type="pct"/>
            <w:shd w:val="clear" w:color="auto" w:fill="auto"/>
            <w:vAlign w:val="center"/>
          </w:tcPr>
          <w:p w14:paraId="526312A7" w14:textId="4EBB16D4" w:rsidR="00EF094C" w:rsidRDefault="00EF094C" w:rsidP="00174970">
            <w:pPr>
              <w:pStyle w:val="Brezrazmikov"/>
              <w:jc w:val="left"/>
            </w:pPr>
            <w:r>
              <w:t>Polni naziv:</w:t>
            </w:r>
          </w:p>
        </w:tc>
        <w:tc>
          <w:tcPr>
            <w:tcW w:w="3994" w:type="pct"/>
            <w:shd w:val="clear" w:color="auto" w:fill="auto"/>
          </w:tcPr>
          <w:p w14:paraId="3DCF84E2" w14:textId="77777777" w:rsidR="00EF094C"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F094C" w14:paraId="5B91066C" w14:textId="77777777" w:rsidTr="004332B3">
        <w:tc>
          <w:tcPr>
            <w:tcW w:w="1006" w:type="pct"/>
            <w:shd w:val="clear" w:color="auto" w:fill="auto"/>
            <w:vAlign w:val="center"/>
          </w:tcPr>
          <w:p w14:paraId="2120C076" w14:textId="4F0ED679" w:rsidR="00EF094C" w:rsidRDefault="00EF094C" w:rsidP="00174970">
            <w:pPr>
              <w:pStyle w:val="Brezrazmikov"/>
              <w:jc w:val="left"/>
            </w:pPr>
            <w:r>
              <w:t xml:space="preserve">Sedež: </w:t>
            </w:r>
          </w:p>
        </w:tc>
        <w:tc>
          <w:tcPr>
            <w:tcW w:w="3994" w:type="pct"/>
            <w:shd w:val="clear" w:color="auto" w:fill="auto"/>
          </w:tcPr>
          <w:p w14:paraId="68ECB2B7" w14:textId="0E04D62C" w:rsidR="00EF094C"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F094C" w14:paraId="7C5DB249" w14:textId="77777777" w:rsidTr="004332B3">
        <w:tc>
          <w:tcPr>
            <w:tcW w:w="1006" w:type="pct"/>
            <w:shd w:val="clear" w:color="auto" w:fill="auto"/>
            <w:vAlign w:val="center"/>
          </w:tcPr>
          <w:p w14:paraId="65B050C6" w14:textId="1AF02C54" w:rsidR="00EF094C" w:rsidRPr="00EF094C" w:rsidRDefault="00EF094C" w:rsidP="00174970">
            <w:pPr>
              <w:pStyle w:val="Brezrazmikov"/>
            </w:pPr>
            <w:r>
              <w:rPr>
                <w:lang w:val="x-none"/>
              </w:rPr>
              <w:t>O</w:t>
            </w:r>
            <w:r>
              <w:t>bčina sedeža:</w:t>
            </w:r>
          </w:p>
        </w:tc>
        <w:tc>
          <w:tcPr>
            <w:tcW w:w="3994" w:type="pct"/>
            <w:shd w:val="clear" w:color="auto" w:fill="auto"/>
          </w:tcPr>
          <w:p w14:paraId="38179937" w14:textId="77777777" w:rsidR="00EF094C" w:rsidRPr="00386119"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F094C" w14:paraId="2E092B66" w14:textId="77777777" w:rsidTr="004332B3">
        <w:tc>
          <w:tcPr>
            <w:tcW w:w="1006" w:type="pct"/>
            <w:shd w:val="clear" w:color="auto" w:fill="auto"/>
            <w:vAlign w:val="center"/>
          </w:tcPr>
          <w:p w14:paraId="5EBAB7F8" w14:textId="603BB5E0" w:rsidR="00EF094C" w:rsidRPr="007B1F25" w:rsidRDefault="004332B3" w:rsidP="00174970">
            <w:pPr>
              <w:pStyle w:val="Brezrazmikov"/>
              <w:rPr>
                <w:lang w:val="x-none"/>
              </w:rPr>
            </w:pPr>
            <w:r>
              <w:t>Matična številka:</w:t>
            </w:r>
          </w:p>
        </w:tc>
        <w:tc>
          <w:tcPr>
            <w:tcW w:w="3994" w:type="pct"/>
            <w:shd w:val="clear" w:color="auto" w:fill="auto"/>
          </w:tcPr>
          <w:p w14:paraId="3C308FCB" w14:textId="77777777" w:rsidR="00EF094C"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2BF3F899" w14:textId="6EB5B177" w:rsidR="00EF094C" w:rsidRDefault="00EF094C" w:rsidP="004332B3">
      <w:pPr>
        <w:pStyle w:val="Brezrazmikov"/>
      </w:pPr>
    </w:p>
    <w:p w14:paraId="4B660D14" w14:textId="390E7509" w:rsidR="004332B3" w:rsidRDefault="004332B3" w:rsidP="004332B3">
      <w:pPr>
        <w:pStyle w:val="Brezrazmikov"/>
      </w:pPr>
      <w:r>
        <w:t xml:space="preserve">Naročnika, Komunala Slovenska Bistrica d.o.o., Ulica Pohorskega bataljona 12, 2310 Slovenska Bistrica, pooblaščamo, da </w:t>
      </w:r>
      <w:r w:rsidRPr="004332B3">
        <w:t xml:space="preserve">za potrebe izvedbe javnega naročila </w:t>
      </w:r>
      <w:r w:rsidR="00FE7904" w:rsidRPr="00FE7904">
        <w:rPr>
          <w:b/>
          <w:bCs/>
        </w:rPr>
        <w:t>PREVZEM OSTANKA PO SORTIRANJU MEŠANIH KOMUNALNIH ODPADKOV 19 12 12 za leto 2021, 2022 in 2023</w:t>
      </w:r>
      <w:r>
        <w:t xml:space="preserve">, </w:t>
      </w:r>
      <w:r w:rsidRPr="004332B3">
        <w:t>ki je bilo objavljeno na Portalu javnih naročil, pridobi naše osebne podatke o ponudniku kot pravni osebi/samostojnem podjetniku posamezniku in osebne podatke iz uradnih evidenc državnih organov, organov lokalne skupnosti in nosilcev javnih pooblastil za vse naše pooblaščene osebe za zastopanje, odločanje ali nadzor.</w:t>
      </w:r>
    </w:p>
    <w:p w14:paraId="1241864A" w14:textId="76C9774E" w:rsidR="004332B3" w:rsidRDefault="004332B3" w:rsidP="004332B3">
      <w:pPr>
        <w:pStyle w:val="Brezrazmikov"/>
      </w:pPr>
    </w:p>
    <w:p w14:paraId="29F2F4E8" w14:textId="76BD4C7A" w:rsidR="004332B3" w:rsidRDefault="004332B3" w:rsidP="004332B3">
      <w:pPr>
        <w:pStyle w:val="Brezrazmikov"/>
        <w:rPr>
          <w:b/>
          <w:bCs/>
        </w:rPr>
      </w:pPr>
      <w:r w:rsidRPr="004332B3">
        <w:rPr>
          <w:b/>
          <w:bCs/>
        </w:rPr>
        <w:t>Pooblaščene osebe za zastopanje, odločanje ali nadzor:</w:t>
      </w:r>
    </w:p>
    <w:p w14:paraId="572BE26C" w14:textId="77777777" w:rsidR="004332B3" w:rsidRPr="004332B3" w:rsidRDefault="004332B3" w:rsidP="004332B3">
      <w:pPr>
        <w:pStyle w:val="Brezrazmikov"/>
        <w:rPr>
          <w:b/>
          <w:bCs/>
        </w:rPr>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2548"/>
        <w:gridCol w:w="2978"/>
        <w:gridCol w:w="991"/>
        <w:gridCol w:w="3259"/>
      </w:tblGrid>
      <w:tr w:rsidR="004332B3" w14:paraId="7B7D71B5" w14:textId="77777777" w:rsidTr="004332B3">
        <w:tc>
          <w:tcPr>
            <w:tcW w:w="1303" w:type="pct"/>
            <w:shd w:val="clear" w:color="auto" w:fill="auto"/>
            <w:vAlign w:val="center"/>
          </w:tcPr>
          <w:p w14:paraId="752F4564" w14:textId="0CBF9532" w:rsidR="004332B3" w:rsidRDefault="004332B3" w:rsidP="00174970">
            <w:pPr>
              <w:pStyle w:val="Brezrazmikov"/>
              <w:jc w:val="left"/>
            </w:pPr>
            <w:r>
              <w:t>Ime in priimek:</w:t>
            </w:r>
          </w:p>
        </w:tc>
        <w:tc>
          <w:tcPr>
            <w:tcW w:w="3697" w:type="pct"/>
            <w:gridSpan w:val="3"/>
            <w:shd w:val="clear" w:color="auto" w:fill="auto"/>
          </w:tcPr>
          <w:p w14:paraId="3185F7BA"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A680218" w14:textId="77777777" w:rsidTr="004332B3">
        <w:tc>
          <w:tcPr>
            <w:tcW w:w="1303" w:type="pct"/>
            <w:shd w:val="clear" w:color="auto" w:fill="auto"/>
            <w:vAlign w:val="center"/>
          </w:tcPr>
          <w:p w14:paraId="1680367A" w14:textId="4304813E" w:rsidR="004332B3" w:rsidRDefault="004332B3" w:rsidP="00174970">
            <w:pPr>
              <w:pStyle w:val="Brezrazmikov"/>
              <w:jc w:val="left"/>
            </w:pPr>
            <w:r>
              <w:t>Stalno bivališče:</w:t>
            </w:r>
          </w:p>
        </w:tc>
        <w:tc>
          <w:tcPr>
            <w:tcW w:w="3697" w:type="pct"/>
            <w:gridSpan w:val="3"/>
            <w:shd w:val="clear" w:color="auto" w:fill="auto"/>
          </w:tcPr>
          <w:p w14:paraId="4FB69467"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0E8C5FAE" w14:textId="77777777" w:rsidTr="004332B3">
        <w:tc>
          <w:tcPr>
            <w:tcW w:w="1303" w:type="pct"/>
            <w:shd w:val="clear" w:color="auto" w:fill="auto"/>
            <w:vAlign w:val="center"/>
          </w:tcPr>
          <w:p w14:paraId="732521EA" w14:textId="5D76EC95" w:rsidR="004332B3" w:rsidRPr="00EF094C" w:rsidRDefault="004332B3" w:rsidP="00174970">
            <w:pPr>
              <w:pStyle w:val="Brezrazmikov"/>
            </w:pPr>
            <w:r>
              <w:t>Kraj rojstva:</w:t>
            </w:r>
          </w:p>
        </w:tc>
        <w:tc>
          <w:tcPr>
            <w:tcW w:w="3697" w:type="pct"/>
            <w:gridSpan w:val="3"/>
            <w:shd w:val="clear" w:color="auto" w:fill="auto"/>
          </w:tcPr>
          <w:p w14:paraId="72930DFC" w14:textId="77777777" w:rsidR="004332B3" w:rsidRPr="00386119"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156730C" w14:textId="77777777" w:rsidTr="004332B3">
        <w:tc>
          <w:tcPr>
            <w:tcW w:w="1303" w:type="pct"/>
            <w:shd w:val="clear" w:color="auto" w:fill="auto"/>
            <w:vAlign w:val="center"/>
          </w:tcPr>
          <w:p w14:paraId="08F1066F" w14:textId="07617911" w:rsidR="004332B3" w:rsidRPr="004332B3" w:rsidRDefault="004332B3" w:rsidP="00174970">
            <w:pPr>
              <w:pStyle w:val="Brezrazmikov"/>
            </w:pPr>
            <w:r>
              <w:t>Datum rojstva:</w:t>
            </w:r>
          </w:p>
        </w:tc>
        <w:tc>
          <w:tcPr>
            <w:tcW w:w="1523" w:type="pct"/>
            <w:shd w:val="clear" w:color="auto" w:fill="auto"/>
          </w:tcPr>
          <w:p w14:paraId="51065F15"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shd w:val="clear" w:color="auto" w:fill="auto"/>
          </w:tcPr>
          <w:p w14:paraId="7C7A95F2" w14:textId="469B7241" w:rsidR="004332B3" w:rsidRDefault="004332B3" w:rsidP="00174970">
            <w:pPr>
              <w:pStyle w:val="Brezrazmikov"/>
            </w:pPr>
            <w:r>
              <w:t>EMŠO:</w:t>
            </w:r>
          </w:p>
        </w:tc>
        <w:tc>
          <w:tcPr>
            <w:tcW w:w="1667" w:type="pct"/>
            <w:shd w:val="clear" w:color="auto" w:fill="auto"/>
          </w:tcPr>
          <w:p w14:paraId="21908BF8" w14:textId="1DC390CD"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13E8692" w14:textId="77777777" w:rsidTr="004332B3">
        <w:tc>
          <w:tcPr>
            <w:tcW w:w="1303" w:type="pct"/>
            <w:shd w:val="clear" w:color="auto" w:fill="auto"/>
            <w:vAlign w:val="center"/>
          </w:tcPr>
          <w:p w14:paraId="3A3F55AD" w14:textId="4BAD266D" w:rsidR="004332B3" w:rsidRPr="004332B3" w:rsidRDefault="004332B3" w:rsidP="00174970">
            <w:pPr>
              <w:pStyle w:val="Brezrazmikov"/>
            </w:pPr>
            <w:r>
              <w:t>Funkcija pri ponudniku:</w:t>
            </w:r>
          </w:p>
        </w:tc>
        <w:tc>
          <w:tcPr>
            <w:tcW w:w="3697" w:type="pct"/>
            <w:gridSpan w:val="3"/>
            <w:shd w:val="clear" w:color="auto" w:fill="auto"/>
          </w:tcPr>
          <w:p w14:paraId="2AC6A1EB"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93BA264" w14:textId="77777777" w:rsidTr="004332B3">
        <w:tc>
          <w:tcPr>
            <w:tcW w:w="1303" w:type="pct"/>
            <w:shd w:val="clear" w:color="auto" w:fill="auto"/>
            <w:vAlign w:val="center"/>
          </w:tcPr>
          <w:p w14:paraId="3EFBD7DD" w14:textId="77777777" w:rsidR="004332B3" w:rsidRDefault="004332B3" w:rsidP="00174970">
            <w:pPr>
              <w:pStyle w:val="Brezrazmikov"/>
            </w:pPr>
            <w:r>
              <w:t>Podpis:</w:t>
            </w:r>
          </w:p>
          <w:p w14:paraId="764CCDC4" w14:textId="65C483A9" w:rsidR="004332B3" w:rsidRDefault="004332B3" w:rsidP="00174970">
            <w:pPr>
              <w:pStyle w:val="Brezrazmikov"/>
            </w:pPr>
          </w:p>
        </w:tc>
        <w:tc>
          <w:tcPr>
            <w:tcW w:w="3697" w:type="pct"/>
            <w:gridSpan w:val="3"/>
            <w:shd w:val="clear" w:color="auto" w:fill="auto"/>
          </w:tcPr>
          <w:p w14:paraId="7B7EC43F" w14:textId="77777777" w:rsidR="004332B3" w:rsidRDefault="004332B3" w:rsidP="00174970">
            <w:pPr>
              <w:pStyle w:val="Brezrazmikov"/>
            </w:pPr>
          </w:p>
        </w:tc>
      </w:tr>
    </w:tbl>
    <w:p w14:paraId="473764FC" w14:textId="5E952195" w:rsidR="004332B3" w:rsidRDefault="004332B3" w:rsidP="004332B3">
      <w:pPr>
        <w:pStyle w:val="Brezrazmikov"/>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2548"/>
        <w:gridCol w:w="2978"/>
        <w:gridCol w:w="991"/>
        <w:gridCol w:w="3259"/>
      </w:tblGrid>
      <w:tr w:rsidR="004332B3" w14:paraId="78928B4C" w14:textId="77777777" w:rsidTr="00174970">
        <w:tc>
          <w:tcPr>
            <w:tcW w:w="1303" w:type="pct"/>
            <w:shd w:val="clear" w:color="auto" w:fill="auto"/>
            <w:vAlign w:val="center"/>
          </w:tcPr>
          <w:p w14:paraId="49165F10" w14:textId="77777777" w:rsidR="004332B3" w:rsidRDefault="004332B3" w:rsidP="00174970">
            <w:pPr>
              <w:pStyle w:val="Brezrazmikov"/>
              <w:jc w:val="left"/>
            </w:pPr>
            <w:r>
              <w:t>Ime in priimek:</w:t>
            </w:r>
          </w:p>
        </w:tc>
        <w:tc>
          <w:tcPr>
            <w:tcW w:w="3697" w:type="pct"/>
            <w:gridSpan w:val="3"/>
            <w:shd w:val="clear" w:color="auto" w:fill="auto"/>
          </w:tcPr>
          <w:p w14:paraId="7A49B430"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3445595" w14:textId="77777777" w:rsidTr="00174970">
        <w:tc>
          <w:tcPr>
            <w:tcW w:w="1303" w:type="pct"/>
            <w:shd w:val="clear" w:color="auto" w:fill="auto"/>
            <w:vAlign w:val="center"/>
          </w:tcPr>
          <w:p w14:paraId="28F6D82C" w14:textId="77777777" w:rsidR="004332B3" w:rsidRDefault="004332B3" w:rsidP="00174970">
            <w:pPr>
              <w:pStyle w:val="Brezrazmikov"/>
              <w:jc w:val="left"/>
            </w:pPr>
            <w:r>
              <w:t>Stalno bivališče:</w:t>
            </w:r>
          </w:p>
        </w:tc>
        <w:tc>
          <w:tcPr>
            <w:tcW w:w="3697" w:type="pct"/>
            <w:gridSpan w:val="3"/>
            <w:shd w:val="clear" w:color="auto" w:fill="auto"/>
          </w:tcPr>
          <w:p w14:paraId="20CFE9AD"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FC46A38" w14:textId="77777777" w:rsidTr="00174970">
        <w:tc>
          <w:tcPr>
            <w:tcW w:w="1303" w:type="pct"/>
            <w:shd w:val="clear" w:color="auto" w:fill="auto"/>
            <w:vAlign w:val="center"/>
          </w:tcPr>
          <w:p w14:paraId="4F9416C3" w14:textId="77777777" w:rsidR="004332B3" w:rsidRPr="00EF094C" w:rsidRDefault="004332B3" w:rsidP="00174970">
            <w:pPr>
              <w:pStyle w:val="Brezrazmikov"/>
            </w:pPr>
            <w:r>
              <w:t>Kraj rojstva:</w:t>
            </w:r>
          </w:p>
        </w:tc>
        <w:tc>
          <w:tcPr>
            <w:tcW w:w="3697" w:type="pct"/>
            <w:gridSpan w:val="3"/>
            <w:shd w:val="clear" w:color="auto" w:fill="auto"/>
          </w:tcPr>
          <w:p w14:paraId="7F3A0450" w14:textId="77777777" w:rsidR="004332B3" w:rsidRPr="00386119"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DFF5753" w14:textId="77777777" w:rsidTr="00174970">
        <w:tc>
          <w:tcPr>
            <w:tcW w:w="1303" w:type="pct"/>
            <w:shd w:val="clear" w:color="auto" w:fill="auto"/>
            <w:vAlign w:val="center"/>
          </w:tcPr>
          <w:p w14:paraId="5D2BDB9B" w14:textId="77777777" w:rsidR="004332B3" w:rsidRPr="004332B3" w:rsidRDefault="004332B3" w:rsidP="00174970">
            <w:pPr>
              <w:pStyle w:val="Brezrazmikov"/>
            </w:pPr>
            <w:r>
              <w:t>Datum rojstva:</w:t>
            </w:r>
          </w:p>
        </w:tc>
        <w:tc>
          <w:tcPr>
            <w:tcW w:w="1523" w:type="pct"/>
            <w:shd w:val="clear" w:color="auto" w:fill="auto"/>
          </w:tcPr>
          <w:p w14:paraId="7694AD7C"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shd w:val="clear" w:color="auto" w:fill="auto"/>
          </w:tcPr>
          <w:p w14:paraId="40D068A1" w14:textId="77777777" w:rsidR="004332B3" w:rsidRDefault="004332B3" w:rsidP="00174970">
            <w:pPr>
              <w:pStyle w:val="Brezrazmikov"/>
            </w:pPr>
            <w:r>
              <w:t>EMŠO:</w:t>
            </w:r>
          </w:p>
        </w:tc>
        <w:tc>
          <w:tcPr>
            <w:tcW w:w="1667" w:type="pct"/>
            <w:shd w:val="clear" w:color="auto" w:fill="auto"/>
          </w:tcPr>
          <w:p w14:paraId="164AC8A0"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8D36C45" w14:textId="77777777" w:rsidTr="00174970">
        <w:tc>
          <w:tcPr>
            <w:tcW w:w="1303" w:type="pct"/>
            <w:shd w:val="clear" w:color="auto" w:fill="auto"/>
            <w:vAlign w:val="center"/>
          </w:tcPr>
          <w:p w14:paraId="57C5E3A4" w14:textId="77777777" w:rsidR="004332B3" w:rsidRPr="004332B3" w:rsidRDefault="004332B3" w:rsidP="00174970">
            <w:pPr>
              <w:pStyle w:val="Brezrazmikov"/>
            </w:pPr>
            <w:r>
              <w:t>Funkcija pri ponudniku:</w:t>
            </w:r>
          </w:p>
        </w:tc>
        <w:tc>
          <w:tcPr>
            <w:tcW w:w="3697" w:type="pct"/>
            <w:gridSpan w:val="3"/>
            <w:shd w:val="clear" w:color="auto" w:fill="auto"/>
          </w:tcPr>
          <w:p w14:paraId="5DBAF846"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0B54245" w14:textId="77777777" w:rsidTr="00174970">
        <w:tc>
          <w:tcPr>
            <w:tcW w:w="1303" w:type="pct"/>
            <w:shd w:val="clear" w:color="auto" w:fill="auto"/>
            <w:vAlign w:val="center"/>
          </w:tcPr>
          <w:p w14:paraId="11ED80EA" w14:textId="77777777" w:rsidR="004332B3" w:rsidRDefault="004332B3" w:rsidP="00174970">
            <w:pPr>
              <w:pStyle w:val="Brezrazmikov"/>
            </w:pPr>
            <w:r>
              <w:t>Podpis:</w:t>
            </w:r>
          </w:p>
          <w:p w14:paraId="5F774F6C" w14:textId="77777777" w:rsidR="004332B3" w:rsidRDefault="004332B3" w:rsidP="00174970">
            <w:pPr>
              <w:pStyle w:val="Brezrazmikov"/>
            </w:pPr>
          </w:p>
        </w:tc>
        <w:tc>
          <w:tcPr>
            <w:tcW w:w="3697" w:type="pct"/>
            <w:gridSpan w:val="3"/>
            <w:shd w:val="clear" w:color="auto" w:fill="auto"/>
          </w:tcPr>
          <w:p w14:paraId="7F2EC7D5" w14:textId="77777777" w:rsidR="004332B3" w:rsidRDefault="004332B3" w:rsidP="00174970">
            <w:pPr>
              <w:pStyle w:val="Brezrazmikov"/>
            </w:pPr>
          </w:p>
        </w:tc>
      </w:tr>
    </w:tbl>
    <w:p w14:paraId="04BC2FB4" w14:textId="77777777" w:rsidR="004332B3" w:rsidRDefault="004332B3" w:rsidP="004332B3">
      <w:pPr>
        <w:pStyle w:val="Brezrazmikov"/>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2548"/>
        <w:gridCol w:w="2978"/>
        <w:gridCol w:w="991"/>
        <w:gridCol w:w="3259"/>
      </w:tblGrid>
      <w:tr w:rsidR="004332B3" w14:paraId="7FAB5F1B" w14:textId="77777777" w:rsidTr="00174970">
        <w:tc>
          <w:tcPr>
            <w:tcW w:w="1303" w:type="pct"/>
            <w:shd w:val="clear" w:color="auto" w:fill="auto"/>
            <w:vAlign w:val="center"/>
          </w:tcPr>
          <w:p w14:paraId="427ECFAD" w14:textId="77777777" w:rsidR="004332B3" w:rsidRDefault="004332B3" w:rsidP="00174970">
            <w:pPr>
              <w:pStyle w:val="Brezrazmikov"/>
              <w:jc w:val="left"/>
            </w:pPr>
            <w:r>
              <w:t>Ime in priimek:</w:t>
            </w:r>
          </w:p>
        </w:tc>
        <w:tc>
          <w:tcPr>
            <w:tcW w:w="3697" w:type="pct"/>
            <w:gridSpan w:val="3"/>
            <w:shd w:val="clear" w:color="auto" w:fill="auto"/>
          </w:tcPr>
          <w:p w14:paraId="15F1FE09"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74CAA2BB" w14:textId="77777777" w:rsidTr="00174970">
        <w:tc>
          <w:tcPr>
            <w:tcW w:w="1303" w:type="pct"/>
            <w:shd w:val="clear" w:color="auto" w:fill="auto"/>
            <w:vAlign w:val="center"/>
          </w:tcPr>
          <w:p w14:paraId="6C6C85B8" w14:textId="77777777" w:rsidR="004332B3" w:rsidRDefault="004332B3" w:rsidP="00174970">
            <w:pPr>
              <w:pStyle w:val="Brezrazmikov"/>
              <w:jc w:val="left"/>
            </w:pPr>
            <w:r>
              <w:t>Stalno bivališče:</w:t>
            </w:r>
          </w:p>
        </w:tc>
        <w:tc>
          <w:tcPr>
            <w:tcW w:w="3697" w:type="pct"/>
            <w:gridSpan w:val="3"/>
            <w:shd w:val="clear" w:color="auto" w:fill="auto"/>
          </w:tcPr>
          <w:p w14:paraId="1A52C7E0"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6570DB2" w14:textId="77777777" w:rsidTr="00174970">
        <w:tc>
          <w:tcPr>
            <w:tcW w:w="1303" w:type="pct"/>
            <w:shd w:val="clear" w:color="auto" w:fill="auto"/>
            <w:vAlign w:val="center"/>
          </w:tcPr>
          <w:p w14:paraId="1CD1CF48" w14:textId="77777777" w:rsidR="004332B3" w:rsidRPr="00EF094C" w:rsidRDefault="004332B3" w:rsidP="00174970">
            <w:pPr>
              <w:pStyle w:val="Brezrazmikov"/>
            </w:pPr>
            <w:r>
              <w:t>Kraj rojstva:</w:t>
            </w:r>
          </w:p>
        </w:tc>
        <w:tc>
          <w:tcPr>
            <w:tcW w:w="3697" w:type="pct"/>
            <w:gridSpan w:val="3"/>
            <w:shd w:val="clear" w:color="auto" w:fill="auto"/>
          </w:tcPr>
          <w:p w14:paraId="3809ADA3" w14:textId="77777777" w:rsidR="004332B3" w:rsidRPr="00386119"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534E1E4" w14:textId="77777777" w:rsidTr="00174970">
        <w:tc>
          <w:tcPr>
            <w:tcW w:w="1303" w:type="pct"/>
            <w:shd w:val="clear" w:color="auto" w:fill="auto"/>
            <w:vAlign w:val="center"/>
          </w:tcPr>
          <w:p w14:paraId="34B54A72" w14:textId="77777777" w:rsidR="004332B3" w:rsidRPr="004332B3" w:rsidRDefault="004332B3" w:rsidP="00174970">
            <w:pPr>
              <w:pStyle w:val="Brezrazmikov"/>
            </w:pPr>
            <w:r>
              <w:t>Datum rojstva:</w:t>
            </w:r>
          </w:p>
        </w:tc>
        <w:tc>
          <w:tcPr>
            <w:tcW w:w="1523" w:type="pct"/>
            <w:shd w:val="clear" w:color="auto" w:fill="auto"/>
          </w:tcPr>
          <w:p w14:paraId="29F5B6A8"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shd w:val="clear" w:color="auto" w:fill="auto"/>
          </w:tcPr>
          <w:p w14:paraId="526D0A32" w14:textId="77777777" w:rsidR="004332B3" w:rsidRDefault="004332B3" w:rsidP="00174970">
            <w:pPr>
              <w:pStyle w:val="Brezrazmikov"/>
            </w:pPr>
            <w:r>
              <w:t>EMŠO:</w:t>
            </w:r>
          </w:p>
        </w:tc>
        <w:tc>
          <w:tcPr>
            <w:tcW w:w="1667" w:type="pct"/>
            <w:shd w:val="clear" w:color="auto" w:fill="auto"/>
          </w:tcPr>
          <w:p w14:paraId="3C2CFEB9"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53D7D0D6" w14:textId="77777777" w:rsidTr="00174970">
        <w:tc>
          <w:tcPr>
            <w:tcW w:w="1303" w:type="pct"/>
            <w:shd w:val="clear" w:color="auto" w:fill="auto"/>
            <w:vAlign w:val="center"/>
          </w:tcPr>
          <w:p w14:paraId="78CAA3C5" w14:textId="77777777" w:rsidR="004332B3" w:rsidRPr="004332B3" w:rsidRDefault="004332B3" w:rsidP="00174970">
            <w:pPr>
              <w:pStyle w:val="Brezrazmikov"/>
            </w:pPr>
            <w:r>
              <w:t>Funkcija pri ponudniku:</w:t>
            </w:r>
          </w:p>
        </w:tc>
        <w:tc>
          <w:tcPr>
            <w:tcW w:w="3697" w:type="pct"/>
            <w:gridSpan w:val="3"/>
            <w:shd w:val="clear" w:color="auto" w:fill="auto"/>
          </w:tcPr>
          <w:p w14:paraId="10F9A266"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81B3BAF" w14:textId="77777777" w:rsidTr="00174970">
        <w:tc>
          <w:tcPr>
            <w:tcW w:w="1303" w:type="pct"/>
            <w:shd w:val="clear" w:color="auto" w:fill="auto"/>
            <w:vAlign w:val="center"/>
          </w:tcPr>
          <w:p w14:paraId="19737AE9" w14:textId="77777777" w:rsidR="004332B3" w:rsidRDefault="004332B3" w:rsidP="00174970">
            <w:pPr>
              <w:pStyle w:val="Brezrazmikov"/>
            </w:pPr>
            <w:r>
              <w:t>Podpis:</w:t>
            </w:r>
          </w:p>
          <w:p w14:paraId="7E3EF5F6" w14:textId="77777777" w:rsidR="004332B3" w:rsidRDefault="004332B3" w:rsidP="00174970">
            <w:pPr>
              <w:pStyle w:val="Brezrazmikov"/>
            </w:pPr>
          </w:p>
        </w:tc>
        <w:tc>
          <w:tcPr>
            <w:tcW w:w="3697" w:type="pct"/>
            <w:gridSpan w:val="3"/>
            <w:shd w:val="clear" w:color="auto" w:fill="auto"/>
          </w:tcPr>
          <w:p w14:paraId="506EDCD8" w14:textId="77777777" w:rsidR="004332B3" w:rsidRDefault="004332B3" w:rsidP="00174970">
            <w:pPr>
              <w:pStyle w:val="Brezrazmikov"/>
            </w:pPr>
          </w:p>
        </w:tc>
      </w:tr>
    </w:tbl>
    <w:p w14:paraId="57CD9405" w14:textId="77777777" w:rsidR="004332B3" w:rsidRDefault="004332B3" w:rsidP="004332B3">
      <w:pPr>
        <w:pStyle w:val="Brezrazmikov"/>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2548"/>
        <w:gridCol w:w="708"/>
        <w:gridCol w:w="2270"/>
        <w:gridCol w:w="991"/>
        <w:gridCol w:w="3259"/>
      </w:tblGrid>
      <w:tr w:rsidR="004332B3" w14:paraId="177F3753" w14:textId="77777777" w:rsidTr="00174970">
        <w:tc>
          <w:tcPr>
            <w:tcW w:w="1303" w:type="pct"/>
            <w:shd w:val="clear" w:color="auto" w:fill="auto"/>
            <w:vAlign w:val="center"/>
          </w:tcPr>
          <w:p w14:paraId="04B46FCB" w14:textId="12F5C793" w:rsidR="004332B3" w:rsidRDefault="004332B3" w:rsidP="00174970">
            <w:pPr>
              <w:pStyle w:val="Brezrazmikov"/>
              <w:jc w:val="left"/>
            </w:pPr>
            <w:r>
              <w:t>Kraj:</w:t>
            </w:r>
          </w:p>
        </w:tc>
        <w:tc>
          <w:tcPr>
            <w:tcW w:w="3697" w:type="pct"/>
            <w:gridSpan w:val="4"/>
            <w:shd w:val="clear" w:color="auto" w:fill="auto"/>
          </w:tcPr>
          <w:p w14:paraId="19316869"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F2231A7" w14:textId="77777777" w:rsidTr="00174970">
        <w:tc>
          <w:tcPr>
            <w:tcW w:w="1303" w:type="pct"/>
            <w:shd w:val="clear" w:color="auto" w:fill="auto"/>
            <w:vAlign w:val="center"/>
          </w:tcPr>
          <w:p w14:paraId="121184A6" w14:textId="15AC3A5B" w:rsidR="004332B3" w:rsidRPr="004332B3" w:rsidRDefault="004332B3" w:rsidP="00174970">
            <w:pPr>
              <w:pStyle w:val="Brezrazmikov"/>
            </w:pPr>
            <w:r>
              <w:t>Datum:</w:t>
            </w:r>
          </w:p>
        </w:tc>
        <w:tc>
          <w:tcPr>
            <w:tcW w:w="1523" w:type="pct"/>
            <w:gridSpan w:val="2"/>
            <w:shd w:val="clear" w:color="auto" w:fill="auto"/>
          </w:tcPr>
          <w:p w14:paraId="451AA06F" w14:textId="5F5148D4"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shd w:val="clear" w:color="auto" w:fill="auto"/>
          </w:tcPr>
          <w:p w14:paraId="2989A1C9" w14:textId="332FA23E" w:rsidR="004332B3" w:rsidRDefault="004332B3" w:rsidP="00174970">
            <w:pPr>
              <w:pStyle w:val="Brezrazmikov"/>
            </w:pPr>
            <w:r>
              <w:t>Žig:</w:t>
            </w:r>
          </w:p>
        </w:tc>
        <w:tc>
          <w:tcPr>
            <w:tcW w:w="1667" w:type="pct"/>
            <w:shd w:val="clear" w:color="auto" w:fill="auto"/>
          </w:tcPr>
          <w:p w14:paraId="20105F3C" w14:textId="79A8B0E2" w:rsidR="004332B3" w:rsidRDefault="004332B3" w:rsidP="00174970">
            <w:pPr>
              <w:pStyle w:val="Brezrazmikov"/>
            </w:pPr>
          </w:p>
        </w:tc>
      </w:tr>
      <w:tr w:rsidR="004332B3" w14:paraId="5BBB6CD7" w14:textId="77777777" w:rsidTr="004332B3">
        <w:tc>
          <w:tcPr>
            <w:tcW w:w="1665" w:type="pct"/>
            <w:gridSpan w:val="2"/>
            <w:shd w:val="clear" w:color="auto" w:fill="auto"/>
            <w:vAlign w:val="center"/>
          </w:tcPr>
          <w:p w14:paraId="320BB3EF" w14:textId="062CA453" w:rsidR="004332B3" w:rsidRDefault="004332B3" w:rsidP="00174970">
            <w:pPr>
              <w:pStyle w:val="Brezrazmikov"/>
            </w:pPr>
            <w:r>
              <w:t>Podpis pooblaščene osebe:</w:t>
            </w:r>
          </w:p>
          <w:p w14:paraId="0C2BAD2E" w14:textId="77777777" w:rsidR="004332B3" w:rsidRDefault="004332B3" w:rsidP="00174970">
            <w:pPr>
              <w:pStyle w:val="Brezrazmikov"/>
            </w:pPr>
          </w:p>
          <w:p w14:paraId="06029C16" w14:textId="229A1531" w:rsidR="00174970" w:rsidRDefault="00174970" w:rsidP="00174970">
            <w:pPr>
              <w:pStyle w:val="Brezrazmikov"/>
            </w:pPr>
          </w:p>
        </w:tc>
        <w:tc>
          <w:tcPr>
            <w:tcW w:w="3335" w:type="pct"/>
            <w:gridSpan w:val="3"/>
            <w:shd w:val="clear" w:color="auto" w:fill="auto"/>
          </w:tcPr>
          <w:p w14:paraId="2D2ABDAD" w14:textId="77777777" w:rsidR="004332B3" w:rsidRDefault="004332B3" w:rsidP="00174970">
            <w:pPr>
              <w:pStyle w:val="Brezrazmikov"/>
            </w:pPr>
          </w:p>
        </w:tc>
      </w:tr>
    </w:tbl>
    <w:p w14:paraId="2E7AF440" w14:textId="77777777" w:rsidR="00EF094C" w:rsidRPr="00EF094C" w:rsidRDefault="00EF094C" w:rsidP="00EF094C">
      <w:pPr>
        <w:pStyle w:val="Naslovobrazca"/>
      </w:pPr>
    </w:p>
    <w:p w14:paraId="00F9FB66" w14:textId="21B4AA1D" w:rsidR="00142E25" w:rsidRPr="00833B1E" w:rsidRDefault="00EF094C" w:rsidP="00EF094C">
      <w:pPr>
        <w:pStyle w:val="Naslovobrazca"/>
      </w:pPr>
      <w:bookmarkStart w:id="17" w:name="_Toc57702250"/>
      <w:r w:rsidRPr="00833B1E">
        <w:lastRenderedPageBreak/>
        <w:t xml:space="preserve">ZAHTEVA PO 94. </w:t>
      </w:r>
      <w:r>
        <w:t>ČLENU</w:t>
      </w:r>
      <w:r w:rsidRPr="00833B1E">
        <w:t xml:space="preserve"> ZJN-3</w:t>
      </w:r>
      <w:bookmarkEnd w:id="13"/>
      <w:bookmarkEnd w:id="17"/>
    </w:p>
    <w:p w14:paraId="5EA8268F" w14:textId="77777777" w:rsidR="00142E25" w:rsidRDefault="00142E25" w:rsidP="00142E25">
      <w:pPr>
        <w:pStyle w:val="Brezrazmikov"/>
        <w:jc w:val="center"/>
      </w:pPr>
      <w:r>
        <w:t>v postopku oddaje javnega naročila</w:t>
      </w:r>
    </w:p>
    <w:p w14:paraId="2F6B482B" w14:textId="74D0C648" w:rsidR="00EB5460" w:rsidRDefault="00FE7904" w:rsidP="00EB5460">
      <w:pPr>
        <w:pStyle w:val="Brezrazmikov"/>
        <w:jc w:val="center"/>
        <w:rPr>
          <w:b/>
        </w:rPr>
      </w:pPr>
      <w:r w:rsidRPr="00FE7904">
        <w:t>PREVZEM OSTANKA PO SORTIRANJU MEŠANIH KOMUNALNIH ODPADKOV 19 12 12 za leto 2021, 2022 in 2023</w:t>
      </w:r>
    </w:p>
    <w:p w14:paraId="49141246" w14:textId="600AD3FF" w:rsidR="00142E25" w:rsidRDefault="00142E25" w:rsidP="00142E25">
      <w:pPr>
        <w:pStyle w:val="Brezrazmikov"/>
        <w:rPr>
          <w:b/>
        </w:rPr>
      </w:pPr>
      <w:r>
        <w:rPr>
          <w:b/>
        </w:rPr>
        <w:t>Podatki o podizvajalcu:</w:t>
      </w:r>
    </w:p>
    <w:tbl>
      <w:tblPr>
        <w:tblStyle w:val="Tabelasvetlamrea1poudarek3"/>
        <w:tblW w:w="9180" w:type="dxa"/>
        <w:tblLook w:val="04A0" w:firstRow="1" w:lastRow="0" w:firstColumn="1" w:lastColumn="0" w:noHBand="0" w:noVBand="1"/>
      </w:tblPr>
      <w:tblGrid>
        <w:gridCol w:w="2862"/>
        <w:gridCol w:w="6318"/>
      </w:tblGrid>
      <w:tr w:rsidR="00142E25" w:rsidRPr="003A6847" w14:paraId="7C42B250" w14:textId="77777777" w:rsidTr="00142E25">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62" w:type="dxa"/>
          </w:tcPr>
          <w:p w14:paraId="220DEC19" w14:textId="77777777" w:rsidR="00142E25" w:rsidRPr="00230CBF" w:rsidRDefault="00142E25" w:rsidP="00142E25">
            <w:pPr>
              <w:pStyle w:val="Brezrazmikov"/>
            </w:pPr>
            <w:r w:rsidRPr="00230CBF">
              <w:t>Naziv:</w:t>
            </w:r>
          </w:p>
        </w:tc>
        <w:tc>
          <w:tcPr>
            <w:tcW w:w="6318" w:type="dxa"/>
          </w:tcPr>
          <w:p w14:paraId="0B274304" w14:textId="77777777" w:rsidR="00142E25" w:rsidRPr="00230CBF" w:rsidRDefault="00142E25" w:rsidP="00142E25">
            <w:pPr>
              <w:pStyle w:val="Brezrazmikov"/>
              <w:cnfStyle w:val="100000000000" w:firstRow="1" w:lastRow="0" w:firstColumn="0" w:lastColumn="0" w:oddVBand="0" w:evenVBand="0" w:oddHBand="0" w:evenHBand="0" w:firstRowFirstColumn="0" w:firstRowLastColumn="0" w:lastRowFirstColumn="0" w:lastRowLastColumn="0"/>
            </w:pPr>
            <w:r w:rsidRPr="00230CBF">
              <w:fldChar w:fldCharType="begin">
                <w:ffData>
                  <w:name w:val="Besedilo1"/>
                  <w:enabled/>
                  <w:calcOnExit w:val="0"/>
                  <w:textInput/>
                </w:ffData>
              </w:fldChar>
            </w:r>
            <w:r w:rsidRPr="00230CBF">
              <w:instrText xml:space="preserve"> FORMTEXT </w:instrText>
            </w:r>
            <w:r w:rsidRPr="00230CBF">
              <w:fldChar w:fldCharType="separate"/>
            </w:r>
            <w:r w:rsidRPr="00230CBF">
              <w:rPr>
                <w:noProof/>
              </w:rPr>
              <w:t> </w:t>
            </w:r>
            <w:r w:rsidRPr="00230CBF">
              <w:rPr>
                <w:noProof/>
              </w:rPr>
              <w:t> </w:t>
            </w:r>
            <w:r w:rsidRPr="00230CBF">
              <w:rPr>
                <w:noProof/>
              </w:rPr>
              <w:t> </w:t>
            </w:r>
            <w:r w:rsidRPr="00230CBF">
              <w:rPr>
                <w:noProof/>
              </w:rPr>
              <w:t> </w:t>
            </w:r>
            <w:r w:rsidRPr="00230CBF">
              <w:rPr>
                <w:noProof/>
              </w:rPr>
              <w:t> </w:t>
            </w:r>
            <w:r w:rsidRPr="00230CBF">
              <w:fldChar w:fldCharType="end"/>
            </w:r>
          </w:p>
        </w:tc>
      </w:tr>
      <w:tr w:rsidR="00142E25" w:rsidRPr="003A6847" w14:paraId="11F845ED" w14:textId="77777777" w:rsidTr="00142E25">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25BF9A4E" w14:textId="77777777" w:rsidR="00142E25" w:rsidRPr="00230CBF" w:rsidRDefault="00142E25" w:rsidP="00142E25">
            <w:pPr>
              <w:pStyle w:val="Brezrazmikov"/>
            </w:pPr>
            <w:r w:rsidRPr="00230CBF">
              <w:t>Naslov:</w:t>
            </w:r>
          </w:p>
        </w:tc>
        <w:tc>
          <w:tcPr>
            <w:tcW w:w="6318" w:type="dxa"/>
          </w:tcPr>
          <w:p w14:paraId="428F63E6" w14:textId="77777777" w:rsidR="00142E25" w:rsidRPr="003A6847" w:rsidRDefault="00142E25" w:rsidP="00142E25">
            <w:pPr>
              <w:pStyle w:val="Brezrazmikov"/>
              <w:cnfStyle w:val="000000000000" w:firstRow="0" w:lastRow="0" w:firstColumn="0" w:lastColumn="0" w:oddVBand="0" w:evenVBand="0" w:oddHBand="0" w:evenHBand="0" w:firstRowFirstColumn="0" w:firstRowLastColumn="0" w:lastRowFirstColumn="0" w:lastRowLastColumn="0"/>
            </w:pPr>
            <w:r>
              <w:fldChar w:fldCharType="begin">
                <w:ffData>
                  <w:name w:val="Besedil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42E25" w:rsidRPr="003A6847" w14:paraId="22FE36E2" w14:textId="77777777" w:rsidTr="00142E25">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7C9F40A1" w14:textId="77777777" w:rsidR="00142E25" w:rsidRPr="00230CBF" w:rsidRDefault="00142E25" w:rsidP="00142E25">
            <w:pPr>
              <w:pStyle w:val="Brezrazmikov"/>
            </w:pPr>
            <w:r w:rsidRPr="00230CBF">
              <w:t>Odgovorna oseba:</w:t>
            </w:r>
          </w:p>
        </w:tc>
        <w:tc>
          <w:tcPr>
            <w:tcW w:w="6318" w:type="dxa"/>
          </w:tcPr>
          <w:p w14:paraId="047F4EC9" w14:textId="77777777" w:rsidR="00142E25" w:rsidRPr="003A6847" w:rsidRDefault="00142E25" w:rsidP="00142E25">
            <w:pPr>
              <w:pStyle w:val="Brezrazmikov"/>
              <w:cnfStyle w:val="000000000000" w:firstRow="0" w:lastRow="0" w:firstColumn="0" w:lastColumn="0" w:oddVBand="0" w:evenVBand="0" w:oddHBand="0" w:evenHBand="0" w:firstRowFirstColumn="0" w:firstRowLastColumn="0" w:lastRowFirstColumn="0" w:lastRowLastColumn="0"/>
            </w:pPr>
            <w:r>
              <w:fldChar w:fldCharType="begin">
                <w:ffData>
                  <w:name w:val="Besedil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D8C48FB" w14:textId="77777777" w:rsidR="00142E25" w:rsidRPr="003A6847" w:rsidRDefault="00142E25" w:rsidP="00142E25">
      <w:pPr>
        <w:pStyle w:val="Brezrazmikov"/>
        <w:rPr>
          <w:b/>
        </w:rPr>
      </w:pPr>
    </w:p>
    <w:p w14:paraId="59D88698" w14:textId="77777777" w:rsidR="00142E25" w:rsidRDefault="00142E25" w:rsidP="00142E25">
      <w:pPr>
        <w:pStyle w:val="Brezrazmikov"/>
        <w:rPr>
          <w:b/>
        </w:rPr>
      </w:pPr>
      <w:r w:rsidRPr="00072F44">
        <w:rPr>
          <w:b/>
        </w:rPr>
        <w:t xml:space="preserve">Podatki o </w:t>
      </w:r>
      <w:r>
        <w:rPr>
          <w:b/>
        </w:rPr>
        <w:t>glavnem izvajalcu (</w:t>
      </w:r>
      <w:r w:rsidRPr="00072F44">
        <w:rPr>
          <w:b/>
        </w:rPr>
        <w:t>ponudniku</w:t>
      </w:r>
      <w:r>
        <w:rPr>
          <w:b/>
        </w:rPr>
        <w:t>)</w:t>
      </w:r>
      <w:r w:rsidRPr="00072F44">
        <w:rPr>
          <w:b/>
        </w:rPr>
        <w:t>:</w:t>
      </w:r>
    </w:p>
    <w:tbl>
      <w:tblPr>
        <w:tblStyle w:val="Tabelasvetlamrea1poudarek3"/>
        <w:tblW w:w="9180" w:type="dxa"/>
        <w:tblLook w:val="04A0" w:firstRow="1" w:lastRow="0" w:firstColumn="1" w:lastColumn="0" w:noHBand="0" w:noVBand="1"/>
      </w:tblPr>
      <w:tblGrid>
        <w:gridCol w:w="2862"/>
        <w:gridCol w:w="6318"/>
      </w:tblGrid>
      <w:tr w:rsidR="00142E25" w:rsidRPr="003A6847" w14:paraId="7A68E49D" w14:textId="77777777" w:rsidTr="00142E25">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62" w:type="dxa"/>
          </w:tcPr>
          <w:p w14:paraId="62B06503" w14:textId="77777777" w:rsidR="00142E25" w:rsidRPr="00230CBF" w:rsidRDefault="00142E25" w:rsidP="00142E25">
            <w:pPr>
              <w:pStyle w:val="Brezrazmikov"/>
            </w:pPr>
            <w:r w:rsidRPr="00230CBF">
              <w:t>Naziv:</w:t>
            </w:r>
          </w:p>
        </w:tc>
        <w:tc>
          <w:tcPr>
            <w:tcW w:w="6318" w:type="dxa"/>
          </w:tcPr>
          <w:p w14:paraId="241FFE3B" w14:textId="77777777" w:rsidR="00142E25" w:rsidRPr="00230CBF" w:rsidRDefault="00142E25" w:rsidP="00142E25">
            <w:pPr>
              <w:pStyle w:val="Brezrazmikov"/>
              <w:cnfStyle w:val="100000000000" w:firstRow="1" w:lastRow="0" w:firstColumn="0" w:lastColumn="0" w:oddVBand="0" w:evenVBand="0" w:oddHBand="0" w:evenHBand="0" w:firstRowFirstColumn="0" w:firstRowLastColumn="0" w:lastRowFirstColumn="0" w:lastRowLastColumn="0"/>
            </w:pPr>
            <w:r w:rsidRPr="00230CBF">
              <w:fldChar w:fldCharType="begin">
                <w:ffData>
                  <w:name w:val="Besedilo1"/>
                  <w:enabled/>
                  <w:calcOnExit w:val="0"/>
                  <w:textInput/>
                </w:ffData>
              </w:fldChar>
            </w:r>
            <w:r w:rsidRPr="00230CBF">
              <w:instrText xml:space="preserve"> FORMTEXT </w:instrText>
            </w:r>
            <w:r w:rsidRPr="00230CBF">
              <w:fldChar w:fldCharType="separate"/>
            </w:r>
            <w:r w:rsidRPr="00230CBF">
              <w:rPr>
                <w:noProof/>
              </w:rPr>
              <w:t> </w:t>
            </w:r>
            <w:r w:rsidRPr="00230CBF">
              <w:rPr>
                <w:noProof/>
              </w:rPr>
              <w:t> </w:t>
            </w:r>
            <w:r w:rsidRPr="00230CBF">
              <w:rPr>
                <w:noProof/>
              </w:rPr>
              <w:t> </w:t>
            </w:r>
            <w:r w:rsidRPr="00230CBF">
              <w:rPr>
                <w:noProof/>
              </w:rPr>
              <w:t> </w:t>
            </w:r>
            <w:r w:rsidRPr="00230CBF">
              <w:rPr>
                <w:noProof/>
              </w:rPr>
              <w:t> </w:t>
            </w:r>
            <w:r w:rsidRPr="00230CBF">
              <w:fldChar w:fldCharType="end"/>
            </w:r>
          </w:p>
        </w:tc>
      </w:tr>
      <w:tr w:rsidR="00142E25" w:rsidRPr="003A6847" w14:paraId="1CE39D5A" w14:textId="77777777" w:rsidTr="00142E25">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25174A4E" w14:textId="77777777" w:rsidR="00142E25" w:rsidRPr="00230CBF" w:rsidRDefault="00142E25" w:rsidP="00142E25">
            <w:pPr>
              <w:pStyle w:val="Brezrazmikov"/>
            </w:pPr>
            <w:r w:rsidRPr="00230CBF">
              <w:t>Naslov:</w:t>
            </w:r>
          </w:p>
        </w:tc>
        <w:tc>
          <w:tcPr>
            <w:tcW w:w="6318" w:type="dxa"/>
          </w:tcPr>
          <w:p w14:paraId="098A6223" w14:textId="77777777" w:rsidR="00142E25" w:rsidRPr="003A6847" w:rsidRDefault="00142E25" w:rsidP="00142E25">
            <w:pPr>
              <w:pStyle w:val="Brezrazmikov"/>
              <w:cnfStyle w:val="000000000000" w:firstRow="0" w:lastRow="0" w:firstColumn="0" w:lastColumn="0" w:oddVBand="0" w:evenVBand="0" w:oddHBand="0" w:evenHBand="0" w:firstRowFirstColumn="0" w:firstRowLastColumn="0" w:lastRowFirstColumn="0" w:lastRowLastColumn="0"/>
            </w:pPr>
            <w:r>
              <w:fldChar w:fldCharType="begin">
                <w:ffData>
                  <w:name w:val="Besedil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42E25" w:rsidRPr="003A6847" w14:paraId="77CBFEFD" w14:textId="77777777" w:rsidTr="00142E25">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631847DB" w14:textId="77777777" w:rsidR="00142E25" w:rsidRPr="00230CBF" w:rsidRDefault="00142E25" w:rsidP="00142E25">
            <w:pPr>
              <w:pStyle w:val="Brezrazmikov"/>
            </w:pPr>
            <w:r w:rsidRPr="00230CBF">
              <w:t>Odgovorna oseba:</w:t>
            </w:r>
          </w:p>
        </w:tc>
        <w:tc>
          <w:tcPr>
            <w:tcW w:w="6318" w:type="dxa"/>
          </w:tcPr>
          <w:p w14:paraId="3589854F" w14:textId="77777777" w:rsidR="00142E25" w:rsidRDefault="00142E25" w:rsidP="00142E25">
            <w:pPr>
              <w:pStyle w:val="Brezrazmikov"/>
              <w:cnfStyle w:val="000000000000" w:firstRow="0" w:lastRow="0" w:firstColumn="0" w:lastColumn="0" w:oddVBand="0" w:evenVBand="0" w:oddHBand="0" w:evenHBand="0" w:firstRowFirstColumn="0" w:firstRowLastColumn="0" w:lastRowFirstColumn="0" w:lastRowLastColumn="0"/>
            </w:pPr>
            <w:r>
              <w:fldChar w:fldCharType="begin">
                <w:ffData>
                  <w:name w:val="Besedil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8022133" w14:textId="77777777" w:rsidR="00142E25" w:rsidRDefault="00142E25" w:rsidP="00142E25">
      <w:pPr>
        <w:pStyle w:val="Brezrazmikov"/>
        <w:rPr>
          <w:b/>
        </w:rPr>
      </w:pPr>
    </w:p>
    <w:p w14:paraId="34C093F2" w14:textId="77777777" w:rsidR="00142E25" w:rsidRPr="001A321F" w:rsidRDefault="00142E25" w:rsidP="00142E25">
      <w:pPr>
        <w:pStyle w:val="Brezrazmikov"/>
        <w:rPr>
          <w:b/>
        </w:rPr>
      </w:pPr>
      <w:r>
        <w:rPr>
          <w:b/>
        </w:rPr>
        <w:t>Zahteva</w:t>
      </w:r>
      <w:r w:rsidRPr="001A321F">
        <w:rPr>
          <w:b/>
        </w:rPr>
        <w:t xml:space="preserve"> </w:t>
      </w:r>
      <w:r>
        <w:rPr>
          <w:b/>
        </w:rPr>
        <w:t xml:space="preserve">in soglasje </w:t>
      </w:r>
      <w:r w:rsidRPr="001A321F">
        <w:rPr>
          <w:b/>
        </w:rPr>
        <w:t>podizvajalca:</w:t>
      </w:r>
    </w:p>
    <w:p w14:paraId="5AF86C66" w14:textId="77777777" w:rsidR="00142E25" w:rsidRDefault="00142E25" w:rsidP="00142E25">
      <w:pPr>
        <w:pStyle w:val="Brezrazmikov"/>
      </w:pPr>
    </w:p>
    <w:p w14:paraId="07637BD2" w14:textId="77777777" w:rsidR="00142E25" w:rsidRDefault="00142E25" w:rsidP="00142E25">
      <w:pPr>
        <w:pStyle w:val="Brezrazmikov"/>
      </w:pPr>
      <w:r>
        <w:t>Kot odgovorna oseba podizvajalca izjavljam, da pri izvedbi zgoraj navedenega javnega naročila od naročnika zahtevam neposredno plačilo.</w:t>
      </w:r>
    </w:p>
    <w:p w14:paraId="0E91D6F2" w14:textId="77777777" w:rsidR="00142E25" w:rsidRDefault="00142E25" w:rsidP="00142E25">
      <w:pPr>
        <w:pStyle w:val="Brezrazmikov"/>
      </w:pPr>
    </w:p>
    <w:p w14:paraId="0BEFC979" w14:textId="77777777" w:rsidR="00142E25" w:rsidRDefault="00142E25" w:rsidP="00142E25">
      <w:pPr>
        <w:pStyle w:val="Brezrazmikov"/>
      </w:pPr>
      <w:r>
        <w:t>Dajem soglasje, na podlagi katerega naročnik namesto zgoraj navedenega ponudnika poravna mojo terjatev do tega ponudnika.</w:t>
      </w:r>
    </w:p>
    <w:p w14:paraId="0910EC58" w14:textId="77777777" w:rsidR="00142E25" w:rsidRDefault="00142E25" w:rsidP="00142E25">
      <w:pPr>
        <w:pStyle w:val="Brezrazmikov"/>
      </w:pPr>
    </w:p>
    <w:p w14:paraId="6947A716" w14:textId="77777777" w:rsidR="00142E25" w:rsidRPr="00E3000F" w:rsidRDefault="00142E25" w:rsidP="00142E25">
      <w:pPr>
        <w:pStyle w:val="Brezrazmikov"/>
      </w:pPr>
      <w:r w:rsidRPr="00E3000F">
        <w:t xml:space="preserve">Datum: </w:t>
      </w:r>
      <w:r w:rsidRPr="00E3000F">
        <w:fldChar w:fldCharType="begin">
          <w:ffData>
            <w:name w:val="Besedilo1"/>
            <w:enabled/>
            <w:calcOnExit w:val="0"/>
            <w:textInput/>
          </w:ffData>
        </w:fldChar>
      </w:r>
      <w:r w:rsidRPr="00E3000F">
        <w:instrText xml:space="preserve"> FORMTEXT </w:instrText>
      </w:r>
      <w:r w:rsidRPr="00E3000F">
        <w:fldChar w:fldCharType="separate"/>
      </w:r>
      <w:r w:rsidRPr="00E3000F">
        <w:rPr>
          <w:noProof/>
        </w:rPr>
        <w:t> </w:t>
      </w:r>
      <w:r w:rsidRPr="00E3000F">
        <w:rPr>
          <w:noProof/>
        </w:rPr>
        <w:t> </w:t>
      </w:r>
      <w:r w:rsidRPr="00E3000F">
        <w:rPr>
          <w:noProof/>
        </w:rPr>
        <w:t> </w:t>
      </w:r>
      <w:r w:rsidRPr="00E3000F">
        <w:rPr>
          <w:noProof/>
        </w:rPr>
        <w:t> </w:t>
      </w:r>
      <w:r w:rsidRPr="00E3000F">
        <w:rPr>
          <w:noProof/>
        </w:rPr>
        <w:t> </w:t>
      </w:r>
      <w:r w:rsidRPr="00E3000F">
        <w:fldChar w:fldCharType="end"/>
      </w:r>
    </w:p>
    <w:p w14:paraId="7CE1DCE4" w14:textId="77777777" w:rsidR="00142E25" w:rsidRPr="00E3000F" w:rsidRDefault="00142E25" w:rsidP="00142E25">
      <w:pPr>
        <w:pStyle w:val="Brezrazmikov"/>
      </w:pPr>
    </w:p>
    <w:p w14:paraId="7FE4183A" w14:textId="77777777" w:rsidR="00142E25" w:rsidRPr="00E3000F" w:rsidRDefault="00142E25" w:rsidP="00142E25">
      <w:pPr>
        <w:pStyle w:val="Brezrazmikov"/>
      </w:pPr>
      <w:r w:rsidRPr="00E3000F">
        <w:t>Žig in podpis odgovorne osebe</w:t>
      </w:r>
      <w:r>
        <w:t xml:space="preserve"> podizvajalca</w:t>
      </w:r>
      <w:r w:rsidRPr="00E3000F">
        <w:t>:</w:t>
      </w:r>
    </w:p>
    <w:p w14:paraId="6C825D95" w14:textId="77777777" w:rsidR="00142E25" w:rsidRDefault="00142E25" w:rsidP="00142E25">
      <w:pPr>
        <w:pStyle w:val="Brezrazmikov"/>
      </w:pPr>
    </w:p>
    <w:p w14:paraId="604D085A" w14:textId="77777777" w:rsidR="00142E25" w:rsidRDefault="00142E25" w:rsidP="00142E25">
      <w:pPr>
        <w:pStyle w:val="Brezrazmikov"/>
      </w:pPr>
      <w:r>
        <w:t xml:space="preserve">Opomba: </w:t>
      </w:r>
      <w:r>
        <w:fldChar w:fldCharType="begin">
          <w:ffData>
            <w:name w:val="Potrditev1"/>
            <w:enabled/>
            <w:calcOnExit w:val="0"/>
            <w:checkBox>
              <w:sizeAuto/>
              <w:default w:val="0"/>
            </w:checkBox>
          </w:ffData>
        </w:fldChar>
      </w:r>
      <w:r>
        <w:instrText xml:space="preserve"> FORMCHECKBOX </w:instrText>
      </w:r>
      <w:r w:rsidR="00471C94">
        <w:fldChar w:fldCharType="separate"/>
      </w:r>
      <w:r>
        <w:fldChar w:fldCharType="end"/>
      </w:r>
      <w:r>
        <w:t xml:space="preserve"> Ne poslujemo z žigom.</w:t>
      </w:r>
    </w:p>
    <w:p w14:paraId="06463BD7" w14:textId="77777777" w:rsidR="00142E25" w:rsidRDefault="00142E25" w:rsidP="00142E25">
      <w:pPr>
        <w:pStyle w:val="Brezrazmikov"/>
      </w:pPr>
    </w:p>
    <w:p w14:paraId="4F726419" w14:textId="77777777" w:rsidR="00142E25" w:rsidRDefault="00142E25" w:rsidP="00142E25">
      <w:pPr>
        <w:pStyle w:val="Brezrazmikov"/>
      </w:pPr>
    </w:p>
    <w:p w14:paraId="7276E760" w14:textId="77777777" w:rsidR="00142E25" w:rsidRPr="001A321F" w:rsidRDefault="00142E25" w:rsidP="00142E25">
      <w:pPr>
        <w:pStyle w:val="Brezrazmikov"/>
        <w:rPr>
          <w:b/>
        </w:rPr>
      </w:pPr>
      <w:r w:rsidRPr="001A321F">
        <w:rPr>
          <w:b/>
        </w:rPr>
        <w:t>Izjava glavnega izvajalca (ponudnika):</w:t>
      </w:r>
    </w:p>
    <w:p w14:paraId="569734FA" w14:textId="77777777" w:rsidR="00142E25" w:rsidRDefault="00142E25" w:rsidP="00142E25">
      <w:pPr>
        <w:pStyle w:val="Brezrazmikov"/>
      </w:pPr>
    </w:p>
    <w:p w14:paraId="01D83244" w14:textId="47C2954F" w:rsidR="00142E25" w:rsidRDefault="00142E25" w:rsidP="00142E25">
      <w:pPr>
        <w:pStyle w:val="Brezrazmikov"/>
      </w:pPr>
      <w:r>
        <w:t xml:space="preserve">Kot odgovorna oseba ponudnika izjavljam, da bom v </w:t>
      </w:r>
      <w:r w:rsidR="00E97E16">
        <w:t>pogodbi</w:t>
      </w:r>
      <w:r>
        <w:t xml:space="preserve"> pooblastil naročnika, da na podlagi z naše strani potrjenega računa, neposredno plača zgoraj navedenemu podizvajalcu.</w:t>
      </w:r>
    </w:p>
    <w:p w14:paraId="5E0D0D34" w14:textId="77777777" w:rsidR="00142E25" w:rsidRDefault="00142E25" w:rsidP="00142E25">
      <w:pPr>
        <w:pStyle w:val="Brezrazmikov"/>
      </w:pPr>
    </w:p>
    <w:p w14:paraId="35C06E11" w14:textId="77777777" w:rsidR="00142E25" w:rsidRDefault="00142E25" w:rsidP="00142E25">
      <w:pPr>
        <w:pStyle w:val="Brezrazmikov"/>
      </w:pPr>
      <w:r>
        <w:t>Izjavljam, da bom svojemu računu priložil račun zgoraj navedenega podizvajalca, ki ga bom predhodno potrdil.</w:t>
      </w:r>
    </w:p>
    <w:p w14:paraId="324B5B6B" w14:textId="77777777" w:rsidR="00142E25" w:rsidRDefault="00142E25" w:rsidP="00142E25">
      <w:pPr>
        <w:pStyle w:val="Brezrazmikov"/>
      </w:pPr>
    </w:p>
    <w:p w14:paraId="0FFED82A" w14:textId="77777777" w:rsidR="00142E25" w:rsidRPr="00E3000F" w:rsidRDefault="00142E25" w:rsidP="00142E25">
      <w:pPr>
        <w:pStyle w:val="Brezrazmikov"/>
      </w:pPr>
      <w:r w:rsidRPr="00E3000F">
        <w:t xml:space="preserve">Datum: </w:t>
      </w:r>
      <w:r w:rsidRPr="00E3000F">
        <w:fldChar w:fldCharType="begin">
          <w:ffData>
            <w:name w:val="Besedilo1"/>
            <w:enabled/>
            <w:calcOnExit w:val="0"/>
            <w:textInput/>
          </w:ffData>
        </w:fldChar>
      </w:r>
      <w:r w:rsidRPr="00E3000F">
        <w:instrText xml:space="preserve"> FORMTEXT </w:instrText>
      </w:r>
      <w:r w:rsidRPr="00E3000F">
        <w:fldChar w:fldCharType="separate"/>
      </w:r>
      <w:r w:rsidRPr="00E3000F">
        <w:rPr>
          <w:noProof/>
        </w:rPr>
        <w:t> </w:t>
      </w:r>
      <w:r w:rsidRPr="00E3000F">
        <w:rPr>
          <w:noProof/>
        </w:rPr>
        <w:t> </w:t>
      </w:r>
      <w:r w:rsidRPr="00E3000F">
        <w:rPr>
          <w:noProof/>
        </w:rPr>
        <w:t> </w:t>
      </w:r>
      <w:r w:rsidRPr="00E3000F">
        <w:rPr>
          <w:noProof/>
        </w:rPr>
        <w:t> </w:t>
      </w:r>
      <w:r w:rsidRPr="00E3000F">
        <w:rPr>
          <w:noProof/>
        </w:rPr>
        <w:t> </w:t>
      </w:r>
      <w:r w:rsidRPr="00E3000F">
        <w:fldChar w:fldCharType="end"/>
      </w:r>
    </w:p>
    <w:p w14:paraId="3EB770E4" w14:textId="77777777" w:rsidR="00142E25" w:rsidRPr="00E3000F" w:rsidRDefault="00142E25" w:rsidP="00142E25">
      <w:pPr>
        <w:pStyle w:val="Brezrazmikov"/>
      </w:pPr>
    </w:p>
    <w:p w14:paraId="1E72A60F" w14:textId="77777777" w:rsidR="00142E25" w:rsidRDefault="00142E25" w:rsidP="00142E25">
      <w:pPr>
        <w:pStyle w:val="Brezrazmikov"/>
      </w:pPr>
      <w:r w:rsidRPr="00E3000F">
        <w:t>Žig in podpis odgovorne osebe</w:t>
      </w:r>
      <w:r>
        <w:t xml:space="preserve"> ponudnika</w:t>
      </w:r>
      <w:r w:rsidRPr="00E3000F">
        <w:t>:</w:t>
      </w:r>
    </w:p>
    <w:p w14:paraId="2F594F03" w14:textId="77777777" w:rsidR="00142E25" w:rsidRDefault="00142E25" w:rsidP="00142E25">
      <w:pPr>
        <w:pStyle w:val="Brezrazmikov"/>
      </w:pPr>
    </w:p>
    <w:p w14:paraId="78CC76EF" w14:textId="66B3AEAC" w:rsidR="003F17D4" w:rsidRDefault="00142E25" w:rsidP="00142E25">
      <w:pPr>
        <w:pStyle w:val="Brezrazmikov"/>
      </w:pPr>
      <w:r>
        <w:t xml:space="preserve">Opomba: </w:t>
      </w:r>
      <w:r>
        <w:fldChar w:fldCharType="begin">
          <w:ffData>
            <w:name w:val="Potrditev1"/>
            <w:enabled/>
            <w:calcOnExit w:val="0"/>
            <w:checkBox>
              <w:sizeAuto/>
              <w:default w:val="0"/>
            </w:checkBox>
          </w:ffData>
        </w:fldChar>
      </w:r>
      <w:r>
        <w:instrText xml:space="preserve"> FORMCHECKBOX </w:instrText>
      </w:r>
      <w:r w:rsidR="00471C94">
        <w:fldChar w:fldCharType="separate"/>
      </w:r>
      <w:r>
        <w:fldChar w:fldCharType="end"/>
      </w:r>
      <w:r>
        <w:t xml:space="preserve"> Ne poslujemo z žigom</w:t>
      </w:r>
    </w:p>
    <w:p w14:paraId="1640E995" w14:textId="534DBE96" w:rsidR="00142E25" w:rsidRDefault="00142E25">
      <w:pPr>
        <w:spacing w:line="276" w:lineRule="auto"/>
      </w:pPr>
      <w:r>
        <w:br w:type="page"/>
      </w:r>
    </w:p>
    <w:p w14:paraId="3471287B" w14:textId="26336BC9" w:rsidR="00142E25" w:rsidRDefault="00EF094C" w:rsidP="00EF094C">
      <w:pPr>
        <w:pStyle w:val="Naslovobrazca"/>
      </w:pPr>
      <w:bookmarkStart w:id="18" w:name="_Toc57702251"/>
      <w:r w:rsidRPr="00D4533F">
        <w:lastRenderedPageBreak/>
        <w:t xml:space="preserve">VZOREC </w:t>
      </w:r>
      <w:r w:rsidR="00E97E16">
        <w:t>POGODBE</w:t>
      </w:r>
      <w:bookmarkEnd w:id="18"/>
    </w:p>
    <w:p w14:paraId="1720D2F3" w14:textId="77777777" w:rsidR="00583538" w:rsidRDefault="00583538" w:rsidP="00583538">
      <w:pPr>
        <w:pStyle w:val="Brezrazmikov"/>
        <w:rPr>
          <w:b/>
          <w:bCs/>
          <w:sz w:val="20"/>
          <w:szCs w:val="20"/>
        </w:rPr>
      </w:pPr>
    </w:p>
    <w:p w14:paraId="5A6B7D39" w14:textId="77912AB8" w:rsidR="00583538" w:rsidRPr="007916A1" w:rsidRDefault="00583538" w:rsidP="00583538">
      <w:pPr>
        <w:pStyle w:val="Brezrazmikov"/>
        <w:rPr>
          <w:sz w:val="20"/>
          <w:szCs w:val="20"/>
        </w:rPr>
      </w:pPr>
      <w:r w:rsidRPr="007916A1">
        <w:rPr>
          <w:b/>
          <w:bCs/>
          <w:sz w:val="20"/>
          <w:szCs w:val="20"/>
        </w:rPr>
        <w:t>KOMUNALA SLOVENSKA BISTRICA podjetje za komunalne in druge storitve d.o.o.</w:t>
      </w:r>
      <w:r w:rsidRPr="007916A1">
        <w:rPr>
          <w:sz w:val="20"/>
          <w:szCs w:val="20"/>
        </w:rPr>
        <w:t xml:space="preserve">, Ulica Pohorskega bataljona 12, 2310 Slovenska Bistrica, matična številka: 5073162000, ID št. za DDV: SI 32621213, IBAN: SI56 0443 0000 0394 225 (Nova KBM d.d.), ki jo zastopa direktor, Maksimiljan Tramšek inž. el., v nadaljevanju </w:t>
      </w:r>
      <w:r w:rsidRPr="007916A1">
        <w:rPr>
          <w:b/>
          <w:bCs/>
          <w:sz w:val="20"/>
          <w:szCs w:val="20"/>
        </w:rPr>
        <w:t>NAROČNIK</w:t>
      </w:r>
    </w:p>
    <w:p w14:paraId="68AFE2C0" w14:textId="77777777" w:rsidR="00583538" w:rsidRPr="007916A1" w:rsidRDefault="00583538" w:rsidP="00583538">
      <w:pPr>
        <w:pStyle w:val="Brezrazmikov"/>
        <w:rPr>
          <w:sz w:val="20"/>
          <w:szCs w:val="20"/>
        </w:rPr>
      </w:pPr>
    </w:p>
    <w:p w14:paraId="3E9AC0EF" w14:textId="77777777" w:rsidR="00583538" w:rsidRPr="007916A1" w:rsidRDefault="00583538" w:rsidP="00583538">
      <w:pPr>
        <w:pStyle w:val="Brezrazmikov"/>
        <w:rPr>
          <w:sz w:val="20"/>
          <w:szCs w:val="20"/>
        </w:rPr>
      </w:pPr>
      <w:r w:rsidRPr="007916A1">
        <w:rPr>
          <w:sz w:val="20"/>
          <w:szCs w:val="20"/>
        </w:rPr>
        <w:t>in</w:t>
      </w:r>
    </w:p>
    <w:p w14:paraId="51E85ADA" w14:textId="77777777" w:rsidR="00583538" w:rsidRPr="007916A1" w:rsidRDefault="00583538" w:rsidP="00583538">
      <w:pPr>
        <w:pStyle w:val="Brezrazmikov"/>
        <w:rPr>
          <w:sz w:val="20"/>
          <w:szCs w:val="20"/>
        </w:rPr>
      </w:pPr>
    </w:p>
    <w:p w14:paraId="59F248B7" w14:textId="44A5AB98" w:rsidR="00583538" w:rsidRPr="007916A1" w:rsidRDefault="00583538" w:rsidP="00583538">
      <w:pPr>
        <w:pStyle w:val="Brezrazmikov"/>
        <w:rPr>
          <w:sz w:val="20"/>
          <w:szCs w:val="20"/>
        </w:rPr>
      </w:pPr>
      <w:r w:rsidRPr="007916A1">
        <w:rPr>
          <w:b/>
          <w:bCs/>
          <w:sz w:val="20"/>
          <w:szCs w:val="20"/>
          <w:highlight w:val="lightGray"/>
        </w:rPr>
        <w:t xml:space="preserve">NAZIV </w:t>
      </w:r>
      <w:r w:rsidRPr="007916A1">
        <w:rPr>
          <w:sz w:val="20"/>
          <w:szCs w:val="20"/>
          <w:highlight w:val="lightGray"/>
        </w:rPr>
        <w:t xml:space="preserve">in </w:t>
      </w:r>
      <w:r w:rsidRPr="00E97E16">
        <w:rPr>
          <w:sz w:val="20"/>
          <w:szCs w:val="20"/>
          <w:highlight w:val="lightGray"/>
        </w:rPr>
        <w:t xml:space="preserve">sedež </w:t>
      </w:r>
      <w:r w:rsidR="00E97E16" w:rsidRPr="00E97E16">
        <w:rPr>
          <w:sz w:val="20"/>
          <w:szCs w:val="20"/>
          <w:highlight w:val="lightGray"/>
        </w:rPr>
        <w:t>izvajalca</w:t>
      </w:r>
      <w:r w:rsidRPr="007916A1">
        <w:rPr>
          <w:sz w:val="20"/>
          <w:szCs w:val="20"/>
        </w:rPr>
        <w:t xml:space="preserve">, matična številka: </w:t>
      </w:r>
      <w:r w:rsidRPr="007916A1">
        <w:rPr>
          <w:sz w:val="20"/>
          <w:szCs w:val="20"/>
          <w:highlight w:val="lightGray"/>
        </w:rPr>
        <w:t>xxxxxxxxxx</w:t>
      </w:r>
      <w:r w:rsidRPr="007916A1">
        <w:rPr>
          <w:sz w:val="20"/>
          <w:szCs w:val="20"/>
        </w:rPr>
        <w:t xml:space="preserve">, ID št. za DDV: SI </w:t>
      </w:r>
      <w:r w:rsidRPr="007916A1">
        <w:rPr>
          <w:sz w:val="20"/>
          <w:szCs w:val="20"/>
          <w:highlight w:val="lightGray"/>
        </w:rPr>
        <w:t>xxxxxxxx</w:t>
      </w:r>
      <w:r w:rsidRPr="007916A1">
        <w:rPr>
          <w:sz w:val="20"/>
          <w:szCs w:val="20"/>
        </w:rPr>
        <w:t xml:space="preserve">, IBAN: </w:t>
      </w:r>
      <w:r w:rsidRPr="007916A1">
        <w:rPr>
          <w:sz w:val="20"/>
          <w:szCs w:val="20"/>
          <w:highlight w:val="lightGray"/>
        </w:rPr>
        <w:t>xxxx xxxx xxxx xxxx xxx</w:t>
      </w:r>
      <w:r w:rsidRPr="007916A1">
        <w:rPr>
          <w:sz w:val="20"/>
          <w:szCs w:val="20"/>
        </w:rPr>
        <w:t xml:space="preserve"> (</w:t>
      </w:r>
      <w:r w:rsidRPr="007916A1">
        <w:rPr>
          <w:sz w:val="20"/>
          <w:szCs w:val="20"/>
          <w:highlight w:val="lightGray"/>
        </w:rPr>
        <w:t>naziv banke</w:t>
      </w:r>
      <w:r w:rsidRPr="007916A1">
        <w:rPr>
          <w:sz w:val="20"/>
          <w:szCs w:val="20"/>
        </w:rPr>
        <w:t xml:space="preserve">), ki jo zastopa </w:t>
      </w:r>
      <w:r w:rsidRPr="007916A1">
        <w:rPr>
          <w:sz w:val="20"/>
          <w:szCs w:val="20"/>
          <w:highlight w:val="lightGray"/>
        </w:rPr>
        <w:t>funkcija</w:t>
      </w:r>
      <w:r w:rsidRPr="007916A1">
        <w:rPr>
          <w:sz w:val="20"/>
          <w:szCs w:val="20"/>
        </w:rPr>
        <w:t xml:space="preserve">, </w:t>
      </w:r>
      <w:r w:rsidRPr="007916A1">
        <w:rPr>
          <w:sz w:val="20"/>
          <w:szCs w:val="20"/>
          <w:highlight w:val="lightGray"/>
        </w:rPr>
        <w:t>ime in priimek zakonitega zastopnika</w:t>
      </w:r>
      <w:r w:rsidRPr="007916A1">
        <w:rPr>
          <w:sz w:val="20"/>
          <w:szCs w:val="20"/>
        </w:rPr>
        <w:t xml:space="preserve">, v nadaljevanju </w:t>
      </w:r>
      <w:r w:rsidR="00E97E16">
        <w:rPr>
          <w:b/>
          <w:bCs/>
          <w:sz w:val="20"/>
          <w:szCs w:val="20"/>
        </w:rPr>
        <w:t>IZVAJALEC</w:t>
      </w:r>
    </w:p>
    <w:p w14:paraId="3EDC876C" w14:textId="77777777" w:rsidR="00583538" w:rsidRPr="007916A1" w:rsidRDefault="00583538" w:rsidP="00583538">
      <w:pPr>
        <w:pStyle w:val="Brezrazmikov"/>
        <w:rPr>
          <w:sz w:val="20"/>
          <w:szCs w:val="20"/>
        </w:rPr>
      </w:pPr>
    </w:p>
    <w:p w14:paraId="7BFFDC93" w14:textId="18F20E06" w:rsidR="00583538" w:rsidRPr="007916A1" w:rsidRDefault="00583538" w:rsidP="00583538">
      <w:pPr>
        <w:spacing w:after="0" w:line="240" w:lineRule="auto"/>
        <w:jc w:val="both"/>
        <w:rPr>
          <w:rFonts w:cs="Arial"/>
          <w:sz w:val="20"/>
          <w:szCs w:val="20"/>
        </w:rPr>
      </w:pPr>
      <w:r w:rsidRPr="007916A1">
        <w:rPr>
          <w:rFonts w:cs="Arial"/>
          <w:sz w:val="20"/>
          <w:szCs w:val="20"/>
        </w:rPr>
        <w:t>dogovori</w:t>
      </w:r>
      <w:r w:rsidR="00E97E16">
        <w:rPr>
          <w:rFonts w:cs="Arial"/>
          <w:sz w:val="20"/>
          <w:szCs w:val="20"/>
        </w:rPr>
        <w:t>ta</w:t>
      </w:r>
      <w:r w:rsidRPr="007916A1">
        <w:rPr>
          <w:rFonts w:cs="Arial"/>
          <w:sz w:val="20"/>
          <w:szCs w:val="20"/>
        </w:rPr>
        <w:t xml:space="preserve"> in sklene</w:t>
      </w:r>
      <w:r w:rsidR="00E97E16">
        <w:rPr>
          <w:rFonts w:cs="Arial"/>
          <w:sz w:val="20"/>
          <w:szCs w:val="20"/>
        </w:rPr>
        <w:t>ta</w:t>
      </w:r>
      <w:r w:rsidRPr="007916A1">
        <w:rPr>
          <w:rFonts w:cs="Arial"/>
          <w:sz w:val="20"/>
          <w:szCs w:val="20"/>
        </w:rPr>
        <w:t xml:space="preserve"> naslednj</w:t>
      </w:r>
      <w:r w:rsidR="00E97E16">
        <w:rPr>
          <w:rFonts w:cs="Arial"/>
          <w:sz w:val="20"/>
          <w:szCs w:val="20"/>
        </w:rPr>
        <w:t>o</w:t>
      </w:r>
    </w:p>
    <w:p w14:paraId="21BDE213" w14:textId="77777777" w:rsidR="00583538" w:rsidRPr="007916A1" w:rsidRDefault="00583538" w:rsidP="00583538">
      <w:pPr>
        <w:spacing w:after="0" w:line="240" w:lineRule="auto"/>
        <w:jc w:val="both"/>
        <w:rPr>
          <w:rFonts w:cs="Arial"/>
          <w:sz w:val="20"/>
          <w:szCs w:val="20"/>
        </w:rPr>
      </w:pPr>
    </w:p>
    <w:p w14:paraId="0C96B152" w14:textId="6EADF459" w:rsidR="00583538" w:rsidRPr="00583538" w:rsidRDefault="00E97E16" w:rsidP="00583538">
      <w:pPr>
        <w:spacing w:after="0" w:line="240" w:lineRule="auto"/>
        <w:jc w:val="center"/>
        <w:rPr>
          <w:rFonts w:cs="Arial"/>
          <w:b/>
        </w:rPr>
      </w:pPr>
      <w:r>
        <w:rPr>
          <w:rFonts w:cs="Arial"/>
          <w:b/>
        </w:rPr>
        <w:t>POGODBO</w:t>
      </w:r>
    </w:p>
    <w:p w14:paraId="594F1ED5" w14:textId="77777777" w:rsidR="00E97E16" w:rsidRDefault="00583538" w:rsidP="00583538">
      <w:pPr>
        <w:spacing w:after="0" w:line="240" w:lineRule="auto"/>
        <w:jc w:val="center"/>
        <w:rPr>
          <w:rFonts w:cs="Arial"/>
          <w:b/>
        </w:rPr>
      </w:pPr>
      <w:r w:rsidRPr="00583538">
        <w:rPr>
          <w:rFonts w:cs="Arial"/>
          <w:b/>
        </w:rPr>
        <w:t xml:space="preserve">ZA PREVZEM </w:t>
      </w:r>
      <w:r w:rsidR="00E97E16">
        <w:rPr>
          <w:rFonts w:cs="Arial"/>
          <w:b/>
        </w:rPr>
        <w:t xml:space="preserve">OSTANKA PO SORTIRANJU </w:t>
      </w:r>
    </w:p>
    <w:p w14:paraId="0C1D5608" w14:textId="205ADFF9" w:rsidR="00583538" w:rsidRDefault="00E97E16" w:rsidP="00583538">
      <w:pPr>
        <w:spacing w:after="0" w:line="240" w:lineRule="auto"/>
        <w:jc w:val="center"/>
        <w:rPr>
          <w:rFonts w:cs="Arial"/>
          <w:b/>
        </w:rPr>
      </w:pPr>
      <w:r>
        <w:rPr>
          <w:rFonts w:cs="Arial"/>
          <w:b/>
        </w:rPr>
        <w:t>MEŠANIH KOMUNALNIH ODPADKOV</w:t>
      </w:r>
      <w:r w:rsidR="00583538" w:rsidRPr="00583538">
        <w:rPr>
          <w:rFonts w:cs="Arial"/>
          <w:b/>
        </w:rPr>
        <w:t xml:space="preserve"> </w:t>
      </w:r>
      <w:r>
        <w:rPr>
          <w:rFonts w:cs="Arial"/>
          <w:b/>
        </w:rPr>
        <w:t>19 12 12</w:t>
      </w:r>
      <w:r w:rsidR="00583538" w:rsidRPr="00583538">
        <w:rPr>
          <w:rFonts w:cs="Arial"/>
          <w:b/>
        </w:rPr>
        <w:t xml:space="preserve"> za leto 2021</w:t>
      </w:r>
      <w:r>
        <w:rPr>
          <w:rFonts w:cs="Arial"/>
          <w:b/>
        </w:rPr>
        <w:t xml:space="preserve">, </w:t>
      </w:r>
      <w:r w:rsidR="00583538" w:rsidRPr="00583538">
        <w:rPr>
          <w:rFonts w:cs="Arial"/>
          <w:b/>
        </w:rPr>
        <w:t>2022</w:t>
      </w:r>
      <w:r>
        <w:rPr>
          <w:rFonts w:cs="Arial"/>
          <w:b/>
        </w:rPr>
        <w:t xml:space="preserve"> IN 2023</w:t>
      </w:r>
    </w:p>
    <w:p w14:paraId="2D4F1D07" w14:textId="34E8E4D8" w:rsidR="00583538" w:rsidRPr="00583538" w:rsidRDefault="00583538" w:rsidP="00583538">
      <w:pPr>
        <w:spacing w:after="0" w:line="240" w:lineRule="auto"/>
        <w:jc w:val="center"/>
        <w:rPr>
          <w:rFonts w:cs="Arial"/>
          <w:b/>
        </w:rPr>
      </w:pPr>
      <w:r>
        <w:rPr>
          <w:rFonts w:cs="Arial"/>
          <w:b/>
        </w:rPr>
        <w:t xml:space="preserve">št. </w:t>
      </w:r>
      <w:r w:rsidRPr="00583538">
        <w:rPr>
          <w:rFonts w:cs="Arial"/>
          <w:b/>
          <w:highlight w:val="lightGray"/>
        </w:rPr>
        <w:t>xxxxx</w:t>
      </w:r>
    </w:p>
    <w:p w14:paraId="5C7A3012" w14:textId="58CF871A" w:rsidR="00583538" w:rsidRDefault="00583538" w:rsidP="00583538">
      <w:pPr>
        <w:spacing w:after="0" w:line="240" w:lineRule="auto"/>
        <w:rPr>
          <w:rFonts w:cs="Arial"/>
          <w:b/>
          <w:sz w:val="20"/>
          <w:szCs w:val="20"/>
        </w:rPr>
      </w:pPr>
    </w:p>
    <w:p w14:paraId="2C7ED500" w14:textId="77777777" w:rsidR="00583538" w:rsidRDefault="00583538" w:rsidP="00583538">
      <w:pPr>
        <w:spacing w:after="0" w:line="240" w:lineRule="auto"/>
        <w:rPr>
          <w:rFonts w:cs="Arial"/>
          <w:b/>
          <w:sz w:val="20"/>
          <w:szCs w:val="20"/>
        </w:rPr>
      </w:pPr>
    </w:p>
    <w:p w14:paraId="56930119" w14:textId="77777777" w:rsidR="00583538" w:rsidRPr="00FF5C48" w:rsidRDefault="00583538" w:rsidP="00FF5C48">
      <w:pPr>
        <w:spacing w:after="0" w:line="240" w:lineRule="auto"/>
        <w:rPr>
          <w:rFonts w:cs="Arial"/>
          <w:bCs/>
          <w:sz w:val="20"/>
          <w:szCs w:val="20"/>
        </w:rPr>
      </w:pPr>
      <w:r w:rsidRPr="00FF5C48">
        <w:rPr>
          <w:rFonts w:cs="Arial"/>
          <w:bCs/>
          <w:sz w:val="20"/>
          <w:szCs w:val="20"/>
        </w:rPr>
        <w:t>UVODNE UGOTOVITVE</w:t>
      </w:r>
    </w:p>
    <w:p w14:paraId="609DFEC3" w14:textId="77777777" w:rsidR="00583538" w:rsidRPr="007916A1" w:rsidRDefault="00583538" w:rsidP="00583538">
      <w:pPr>
        <w:spacing w:after="0" w:line="240" w:lineRule="auto"/>
        <w:jc w:val="center"/>
        <w:rPr>
          <w:rFonts w:cs="Arial"/>
          <w:b/>
          <w:sz w:val="20"/>
          <w:szCs w:val="20"/>
        </w:rPr>
      </w:pPr>
    </w:p>
    <w:p w14:paraId="28436126" w14:textId="77777777" w:rsidR="00583538" w:rsidRDefault="00583538" w:rsidP="00205333">
      <w:pPr>
        <w:numPr>
          <w:ilvl w:val="0"/>
          <w:numId w:val="21"/>
        </w:numPr>
        <w:spacing w:after="0" w:line="240" w:lineRule="auto"/>
        <w:jc w:val="center"/>
        <w:rPr>
          <w:rFonts w:cs="Arial"/>
          <w:sz w:val="20"/>
          <w:szCs w:val="20"/>
        </w:rPr>
      </w:pPr>
    </w:p>
    <w:p w14:paraId="0B7A1B4D" w14:textId="12D3D771" w:rsidR="00583538" w:rsidRDefault="00583538" w:rsidP="00583538">
      <w:pPr>
        <w:spacing w:after="0" w:line="240" w:lineRule="auto"/>
        <w:ind w:left="425"/>
        <w:jc w:val="both"/>
        <w:rPr>
          <w:rFonts w:cs="Arial"/>
          <w:sz w:val="20"/>
          <w:szCs w:val="20"/>
        </w:rPr>
      </w:pPr>
      <w:bookmarkStart w:id="19" w:name="_Toc355690822"/>
      <w:bookmarkStart w:id="20" w:name="_Hlk57143107"/>
    </w:p>
    <w:p w14:paraId="5C0417BD" w14:textId="1BBA7D3E" w:rsidR="00E97E16" w:rsidRPr="00FF5C48" w:rsidRDefault="00E97E16" w:rsidP="00205333">
      <w:pPr>
        <w:pStyle w:val="Brezrazmikov"/>
        <w:numPr>
          <w:ilvl w:val="0"/>
          <w:numId w:val="20"/>
        </w:numPr>
      </w:pPr>
      <w:r w:rsidRPr="00FF5C48">
        <w:t>Naročnik je v skladu s 4</w:t>
      </w:r>
      <w:r w:rsidR="00FF5C48">
        <w:t>0</w:t>
      </w:r>
      <w:r w:rsidRPr="00FF5C48">
        <w:t xml:space="preserve">. členom Zakona o javnem naročanju (Uradni list RS, št. 91/2015 in 14/2018) izvedel </w:t>
      </w:r>
      <w:r w:rsidR="00FF5C48">
        <w:t xml:space="preserve">odprti </w:t>
      </w:r>
      <w:r w:rsidRPr="00FF5C48">
        <w:t>postopek oddaje javnega naročila, ki je bilo objavljeno na Portalu javnih naročil</w:t>
      </w:r>
      <w:r w:rsidR="00FF5C48">
        <w:t>,</w:t>
      </w:r>
      <w:r w:rsidRPr="00FF5C48">
        <w:t xml:space="preserve"> dne </w:t>
      </w:r>
      <w:r w:rsidR="00FF5C48" w:rsidRPr="00FF5C48">
        <w:rPr>
          <w:highlight w:val="lightGray"/>
        </w:rPr>
        <w:t>xxx</w:t>
      </w:r>
      <w:r w:rsidRPr="00FF5C48">
        <w:t xml:space="preserve"> pod številko objave </w:t>
      </w:r>
      <w:r w:rsidR="00FF5C48" w:rsidRPr="00FF5C48">
        <w:rPr>
          <w:highlight w:val="lightGray"/>
        </w:rPr>
        <w:t>xxx</w:t>
      </w:r>
      <w:r w:rsidRPr="00FF5C48">
        <w:t>.</w:t>
      </w:r>
    </w:p>
    <w:p w14:paraId="078B149A" w14:textId="6AAEBCEA" w:rsidR="00E97E16" w:rsidRPr="00FF5C48" w:rsidRDefault="00E97E16" w:rsidP="00205333">
      <w:pPr>
        <w:pStyle w:val="Brezrazmikov"/>
        <w:numPr>
          <w:ilvl w:val="0"/>
          <w:numId w:val="20"/>
        </w:numPr>
      </w:pPr>
      <w:r w:rsidRPr="00FF5C48">
        <w:t xml:space="preserve">Z odločitvijo o oddaji javnega naročila z dne </w:t>
      </w:r>
      <w:r w:rsidR="00FF5C48" w:rsidRPr="00FF5C48">
        <w:rPr>
          <w:highlight w:val="lightGray"/>
        </w:rPr>
        <w:t>xxx</w:t>
      </w:r>
      <w:r w:rsidRPr="00FF5C48">
        <w:t xml:space="preserve"> je bil izvajalec v predmetnem postopku oddaje javnega naročila izbran kot najugodnejši ponudnik za prevzem ostanka po sortiranju mešanih komunalnih odpadkov 19 12 12 na CERO Pragersko, ki nastaja v procesu obdelave odpadkov v obratu za mehansko-biološko obdelavo (v nadaljevanju: MBO) Regijskega centra za ravnanje z odpadki Slovenska Bistrica, Travniška ulica 12x, 2331 Pragersko (v nadaljevanju: CERO Pragersko).</w:t>
      </w:r>
    </w:p>
    <w:p w14:paraId="7DA1FE3B" w14:textId="77777777" w:rsidR="00E97E16" w:rsidRPr="00FF5C48" w:rsidRDefault="00E97E16" w:rsidP="00FF5C48">
      <w:pPr>
        <w:pStyle w:val="Brezrazmikov"/>
      </w:pPr>
      <w:r w:rsidRPr="00FF5C48">
        <w:t> </w:t>
      </w:r>
    </w:p>
    <w:p w14:paraId="4AA316AB" w14:textId="77777777" w:rsidR="00E97E16" w:rsidRPr="00E97E16" w:rsidRDefault="00E97E16" w:rsidP="00FF5C48">
      <w:pPr>
        <w:pStyle w:val="Brezrazmikov"/>
      </w:pPr>
      <w:r w:rsidRPr="00FF5C48">
        <w:t>PREDMET</w:t>
      </w:r>
      <w:r w:rsidRPr="00E97E16">
        <w:t xml:space="preserve"> </w:t>
      </w:r>
    </w:p>
    <w:p w14:paraId="6DA97410" w14:textId="77777777" w:rsidR="00E97E16" w:rsidRPr="00E97E16" w:rsidRDefault="00E97E16" w:rsidP="00FF5C48">
      <w:pPr>
        <w:pStyle w:val="Brezrazmikov"/>
      </w:pPr>
    </w:p>
    <w:p w14:paraId="18D670C4" w14:textId="52AAFE55" w:rsidR="00E97E16" w:rsidRPr="00E97E16" w:rsidRDefault="00E97E16" w:rsidP="00205333">
      <w:pPr>
        <w:pStyle w:val="Brezrazmikov"/>
        <w:numPr>
          <w:ilvl w:val="0"/>
          <w:numId w:val="21"/>
        </w:numPr>
        <w:jc w:val="center"/>
      </w:pPr>
    </w:p>
    <w:p w14:paraId="70C64521" w14:textId="77777777" w:rsidR="00FF5C48" w:rsidRDefault="00FF5C48" w:rsidP="00FF5C48">
      <w:pPr>
        <w:pStyle w:val="Brezrazmikov"/>
      </w:pPr>
    </w:p>
    <w:p w14:paraId="75B0D8DB" w14:textId="1F8355E4" w:rsidR="00E97E16" w:rsidRDefault="00E97E16" w:rsidP="00205333">
      <w:pPr>
        <w:pStyle w:val="Brezrazmikov"/>
        <w:numPr>
          <w:ilvl w:val="0"/>
          <w:numId w:val="22"/>
        </w:numPr>
      </w:pPr>
      <w:r w:rsidRPr="00E97E16">
        <w:t>Predmet javnega naročila so prevzem ostanka po sortiranju mešanih komunalnih odpadkov 19 12 12 na CERO Pragersko</w:t>
      </w:r>
      <w:r w:rsidR="00FF5C48">
        <w:t xml:space="preserve"> za leta 2021, 2022 in 2023</w:t>
      </w:r>
      <w:r w:rsidRPr="00E97E16">
        <w:t xml:space="preserve"> v </w:t>
      </w:r>
      <w:r w:rsidR="00FF5C48">
        <w:t xml:space="preserve">okvirni letni </w:t>
      </w:r>
      <w:r w:rsidRPr="00E97E16">
        <w:t xml:space="preserve">količini </w:t>
      </w:r>
      <w:r w:rsidR="00FF5C48">
        <w:t>3.5</w:t>
      </w:r>
      <w:r w:rsidRPr="00E97E16">
        <w:t>00 ton.</w:t>
      </w:r>
    </w:p>
    <w:p w14:paraId="0C82CAEC" w14:textId="4B2739AB" w:rsidR="00FF5C48" w:rsidRPr="00E97E16" w:rsidRDefault="00FF5C48" w:rsidP="00205333">
      <w:pPr>
        <w:pStyle w:val="Brezrazmikov"/>
        <w:numPr>
          <w:ilvl w:val="0"/>
          <w:numId w:val="22"/>
        </w:numPr>
      </w:pPr>
      <w:r>
        <w:t xml:space="preserve">Pogodbeni stranki sta soglasni, je v prejšnjem odstavku navedena količina ocenjena, </w:t>
      </w:r>
      <w:r w:rsidR="00EB558A">
        <w:t>ker je d</w:t>
      </w:r>
      <w:r w:rsidRPr="00356E3D">
        <w:t xml:space="preserve">ejanska količina odpadka za naročnika objektivno neugotovljiva, </w:t>
      </w:r>
      <w:r>
        <w:t>saj je odvisna od prevzete količine mešanih komunalnih odpadkov v okviru izvajanja gospodarske javne službe, ki jo izvaja naročnik</w:t>
      </w:r>
      <w:r w:rsidR="00EB558A">
        <w:t xml:space="preserve"> ter da</w:t>
      </w:r>
      <w:r w:rsidRPr="00356E3D">
        <w:t xml:space="preserve"> naročnik </w:t>
      </w:r>
      <w:r w:rsidR="00EB558A">
        <w:t>ni zavezan</w:t>
      </w:r>
      <w:r w:rsidRPr="00356E3D">
        <w:t xml:space="preserve"> naročiti storitev za ocenjeno količino odpadka</w:t>
      </w:r>
      <w:r>
        <w:t xml:space="preserve"> in</w:t>
      </w:r>
      <w:r w:rsidRPr="00356E3D">
        <w:t xml:space="preserve"> ni odškodninsko ali kakorkoli drugače odgovoren za nedoseganj</w:t>
      </w:r>
      <w:r>
        <w:t>e</w:t>
      </w:r>
      <w:r w:rsidRPr="00356E3D">
        <w:t xml:space="preserve"> navedene količine odpadka.</w:t>
      </w:r>
    </w:p>
    <w:p w14:paraId="1C7C389B" w14:textId="2BC4895A" w:rsidR="00E97E16" w:rsidRDefault="00E97E16" w:rsidP="00FF5C48">
      <w:pPr>
        <w:pStyle w:val="Brezrazmikov"/>
      </w:pPr>
    </w:p>
    <w:p w14:paraId="2DD60D99" w14:textId="77777777" w:rsidR="00EB558A" w:rsidRDefault="00EB558A" w:rsidP="00205333">
      <w:pPr>
        <w:pStyle w:val="Brezrazmikov"/>
        <w:numPr>
          <w:ilvl w:val="0"/>
          <w:numId w:val="21"/>
        </w:numPr>
        <w:jc w:val="center"/>
      </w:pPr>
    </w:p>
    <w:p w14:paraId="39D4977E" w14:textId="77777777" w:rsidR="00EB558A" w:rsidRPr="00E97E16" w:rsidRDefault="00EB558A" w:rsidP="00FF5C48">
      <w:pPr>
        <w:pStyle w:val="Brezrazmikov"/>
      </w:pPr>
    </w:p>
    <w:p w14:paraId="64944D46" w14:textId="2880DCE4" w:rsidR="00E97E16" w:rsidRPr="00E97E16" w:rsidRDefault="00E97E16" w:rsidP="00205333">
      <w:pPr>
        <w:pStyle w:val="Brezrazmikov"/>
        <w:numPr>
          <w:ilvl w:val="0"/>
          <w:numId w:val="23"/>
        </w:numPr>
        <w:ind w:left="360"/>
      </w:pPr>
      <w:r w:rsidRPr="00E97E16">
        <w:t xml:space="preserve">Izvajalec se zavezuje, da bo izvedel storitve v skladu z razpisno dokumentacijo naročnika, na podlagi ponudbe izvajalca št. </w:t>
      </w:r>
      <w:r w:rsidR="00EB558A" w:rsidRPr="00FF5C48">
        <w:rPr>
          <w:highlight w:val="lightGray"/>
        </w:rPr>
        <w:t>xxx</w:t>
      </w:r>
      <w:r w:rsidR="00EB558A">
        <w:t>,</w:t>
      </w:r>
      <w:r w:rsidRPr="00E97E16">
        <w:t xml:space="preserve"> z dne </w:t>
      </w:r>
      <w:r w:rsidR="00EB558A" w:rsidRPr="00FF5C48">
        <w:rPr>
          <w:highlight w:val="lightGray"/>
        </w:rPr>
        <w:t>xxx</w:t>
      </w:r>
      <w:r w:rsidRPr="00E97E16">
        <w:t>, ki je priloga te pogodbe ter v skladu z vsebino zahtev javnega naročila, in sicer vse po pravilih stroke, s skrbnostjo dobrega strokovnjaka ter v skladu s to pogodbo.</w:t>
      </w:r>
    </w:p>
    <w:p w14:paraId="573D19C1" w14:textId="77777777" w:rsidR="00E97E16" w:rsidRPr="00E97E16" w:rsidRDefault="00E97E16" w:rsidP="00205333">
      <w:pPr>
        <w:pStyle w:val="Brezrazmikov"/>
        <w:numPr>
          <w:ilvl w:val="0"/>
          <w:numId w:val="23"/>
        </w:numPr>
        <w:ind w:left="360"/>
      </w:pPr>
      <w:r w:rsidRPr="00E97E16">
        <w:t>Sestavni del pogodbe je tudi dokumentacija v zvezi z izvedbo javnega naročila in ponudbena dokumentacija izvajalca.</w:t>
      </w:r>
    </w:p>
    <w:p w14:paraId="5E11F4CD" w14:textId="77777777" w:rsidR="00E97E16" w:rsidRPr="00E97E16" w:rsidRDefault="00E97E16" w:rsidP="00EB558A">
      <w:pPr>
        <w:pStyle w:val="Brezrazmikov"/>
      </w:pPr>
    </w:p>
    <w:p w14:paraId="71E947B1" w14:textId="77777777" w:rsidR="00E97E16" w:rsidRPr="00E97E16" w:rsidRDefault="00E97E16" w:rsidP="00205333">
      <w:pPr>
        <w:pStyle w:val="Brezrazmikov"/>
        <w:numPr>
          <w:ilvl w:val="0"/>
          <w:numId w:val="23"/>
        </w:numPr>
        <w:ind w:left="360"/>
      </w:pPr>
      <w:r w:rsidRPr="00E97E16">
        <w:lastRenderedPageBreak/>
        <w:t>Izvajalec izjavlja, da je seznanjen s predmetom naročila, da so v enotnih cenah zajeta vsa potrebna dela, da je seznanjen z razpisnimi zahtevami oz. s prejeto tehnično dokumentacijo ter da so mu razumljivi in jasni pogoji in okoliščine za pravilno izvedbo del.</w:t>
      </w:r>
    </w:p>
    <w:p w14:paraId="1D704EBC" w14:textId="77777777" w:rsidR="00E97E16" w:rsidRPr="00E97E16" w:rsidRDefault="00E97E16" w:rsidP="00FF5C48">
      <w:pPr>
        <w:pStyle w:val="Brezrazmikov"/>
      </w:pPr>
    </w:p>
    <w:p w14:paraId="27337150" w14:textId="7B8EC6AD" w:rsidR="00EB558A" w:rsidRDefault="00EB558A" w:rsidP="00205333">
      <w:pPr>
        <w:pStyle w:val="Brezrazmikov"/>
        <w:numPr>
          <w:ilvl w:val="0"/>
          <w:numId w:val="21"/>
        </w:numPr>
        <w:jc w:val="center"/>
      </w:pPr>
    </w:p>
    <w:p w14:paraId="2F68D907" w14:textId="77777777" w:rsidR="00EB558A" w:rsidRDefault="00EB558A" w:rsidP="00FF5C48">
      <w:pPr>
        <w:pStyle w:val="Brezrazmikov"/>
      </w:pPr>
    </w:p>
    <w:p w14:paraId="434839F2" w14:textId="3501F57C" w:rsidR="00E97E16" w:rsidRPr="00E97E16" w:rsidRDefault="00E97E16" w:rsidP="00205333">
      <w:pPr>
        <w:pStyle w:val="Brezrazmikov"/>
        <w:numPr>
          <w:ilvl w:val="0"/>
          <w:numId w:val="24"/>
        </w:numPr>
        <w:ind w:left="360"/>
      </w:pPr>
      <w:r w:rsidRPr="00E97E16">
        <w:t>S to pogodbo naročnik oddaja, izvajalec pa prevzema izvedbo izvajanja storitev iz specifikacije ponudbenega predračuna.</w:t>
      </w:r>
    </w:p>
    <w:p w14:paraId="33E6FC6A" w14:textId="40B56A13" w:rsidR="00E97E16" w:rsidRPr="00E97E16" w:rsidRDefault="00E97E16" w:rsidP="00205333">
      <w:pPr>
        <w:pStyle w:val="Brezrazmikov"/>
        <w:numPr>
          <w:ilvl w:val="0"/>
          <w:numId w:val="24"/>
        </w:numPr>
        <w:ind w:left="360"/>
      </w:pPr>
      <w:r w:rsidRPr="00E97E16">
        <w:t xml:space="preserve">Izvajalec mora prevzemati in nadaljnje obdelati produkt, katerega prevzem, odvoz in nadaljnja obdelava so predmet te pogodbe, v količini in dinamiki: </w:t>
      </w:r>
      <w:r w:rsidR="00EB558A">
        <w:t>70-</w:t>
      </w:r>
      <w:r w:rsidRPr="00E97E16">
        <w:t>100 ton tedensko.</w:t>
      </w:r>
    </w:p>
    <w:p w14:paraId="00F7BCC1" w14:textId="4B21EDF8" w:rsidR="00E97E16" w:rsidRPr="00E97E16" w:rsidRDefault="00E97E16" w:rsidP="00205333">
      <w:pPr>
        <w:pStyle w:val="Brezrazmikov"/>
        <w:numPr>
          <w:ilvl w:val="0"/>
          <w:numId w:val="24"/>
        </w:numPr>
        <w:ind w:left="360"/>
      </w:pPr>
      <w:r w:rsidRPr="00E97E16">
        <w:t>Natančen opis in predviden obseg del ter lokacije izvajanja so razvidni iz dokumentacije naročila.</w:t>
      </w:r>
    </w:p>
    <w:p w14:paraId="3B10F195" w14:textId="77777777" w:rsidR="00E97E16" w:rsidRPr="00E97E16" w:rsidRDefault="00E97E16" w:rsidP="00205333">
      <w:pPr>
        <w:pStyle w:val="Brezrazmikov"/>
        <w:numPr>
          <w:ilvl w:val="0"/>
          <w:numId w:val="24"/>
        </w:numPr>
        <w:ind w:left="360"/>
      </w:pPr>
      <w:r w:rsidRPr="00E97E16">
        <w:t>Naročnik in izvajalec se izrecno dogovorita, da bo naročnik v obdobju veljavnosti te pogodbe naročal le storitve, ki jih bo dejansko potreboval in za katere bo imel zagotovljena finančna sredstva.</w:t>
      </w:r>
    </w:p>
    <w:p w14:paraId="1410C72F" w14:textId="77777777" w:rsidR="00E97E16" w:rsidRPr="00E97E16" w:rsidRDefault="00E97E16" w:rsidP="00FF5C48">
      <w:pPr>
        <w:pStyle w:val="Brezrazmikov"/>
      </w:pPr>
    </w:p>
    <w:p w14:paraId="62B62426" w14:textId="77777777" w:rsidR="00E97E16" w:rsidRPr="00E97E16" w:rsidRDefault="00E97E16" w:rsidP="00FF5C48">
      <w:pPr>
        <w:pStyle w:val="Brezrazmikov"/>
      </w:pPr>
      <w:r w:rsidRPr="00E97E16">
        <w:t>CENE IN NAČIN PLAČILA</w:t>
      </w:r>
    </w:p>
    <w:p w14:paraId="0095A9FD" w14:textId="77777777" w:rsidR="00E97E16" w:rsidRPr="00E97E16" w:rsidRDefault="00E97E16" w:rsidP="00FF5C48">
      <w:pPr>
        <w:pStyle w:val="Brezrazmikov"/>
      </w:pPr>
    </w:p>
    <w:p w14:paraId="4386E439" w14:textId="77777777" w:rsidR="00EB558A" w:rsidRDefault="00EB558A" w:rsidP="00205333">
      <w:pPr>
        <w:pStyle w:val="Brezrazmikov"/>
        <w:numPr>
          <w:ilvl w:val="0"/>
          <w:numId w:val="21"/>
        </w:numPr>
        <w:jc w:val="center"/>
      </w:pPr>
    </w:p>
    <w:p w14:paraId="5635A1F2" w14:textId="77777777" w:rsidR="00EB558A" w:rsidRDefault="00EB558A" w:rsidP="00FF5C48">
      <w:pPr>
        <w:pStyle w:val="Brezrazmikov"/>
      </w:pPr>
    </w:p>
    <w:p w14:paraId="55F4894E" w14:textId="307BDB77" w:rsidR="00E97E16" w:rsidRPr="00E97E16" w:rsidRDefault="00E97E16" w:rsidP="00205333">
      <w:pPr>
        <w:pStyle w:val="Brezrazmikov"/>
        <w:numPr>
          <w:ilvl w:val="0"/>
          <w:numId w:val="25"/>
        </w:numPr>
        <w:ind w:left="360"/>
      </w:pPr>
      <w:r w:rsidRPr="00E97E16">
        <w:t xml:space="preserve">Za vrednotenje del služi </w:t>
      </w:r>
      <w:r w:rsidR="00EB558A" w:rsidRPr="00E97E16">
        <w:t>predračun</w:t>
      </w:r>
      <w:r w:rsidRPr="00E97E16">
        <w:t xml:space="preserve"> izvajalca</w:t>
      </w:r>
      <w:r w:rsidR="00EB558A">
        <w:t>, ki je sestavni del ponudbe iz prvega odstavka 3. člena te pogodbe</w:t>
      </w:r>
      <w:r w:rsidRPr="00E97E16">
        <w:t>, katerega cen</w:t>
      </w:r>
      <w:r w:rsidR="00EB558A">
        <w:t>a</w:t>
      </w:r>
      <w:r w:rsidRPr="00E97E16">
        <w:t xml:space="preserve"> na enoto </w:t>
      </w:r>
      <w:r w:rsidR="00EB558A">
        <w:t>j</w:t>
      </w:r>
      <w:r w:rsidRPr="00E97E16">
        <w:t>o fiksn</w:t>
      </w:r>
      <w:r w:rsidR="00EB558A">
        <w:t>a</w:t>
      </w:r>
      <w:r w:rsidRPr="00E97E16">
        <w:t>.</w:t>
      </w:r>
    </w:p>
    <w:p w14:paraId="569C7C1A" w14:textId="0E701675" w:rsidR="00E97E16" w:rsidRPr="00E97E16" w:rsidRDefault="00E97E16" w:rsidP="00205333">
      <w:pPr>
        <w:pStyle w:val="Brezrazmikov"/>
        <w:numPr>
          <w:ilvl w:val="0"/>
          <w:numId w:val="25"/>
        </w:numPr>
        <w:ind w:left="360"/>
      </w:pPr>
      <w:r w:rsidRPr="00E97E16">
        <w:t xml:space="preserve">Ocenjena vrednost naročila za celoten čas trajanja naročila znaša </w:t>
      </w:r>
      <w:r w:rsidR="00EB558A" w:rsidRPr="00FF5C48">
        <w:rPr>
          <w:highlight w:val="lightGray"/>
        </w:rPr>
        <w:t>xxx</w:t>
      </w:r>
      <w:r w:rsidRPr="00E97E16">
        <w:t xml:space="preserve"> EUR brez DDV.</w:t>
      </w:r>
    </w:p>
    <w:p w14:paraId="4C51CBBC" w14:textId="21E7B7AC" w:rsidR="00E97E16" w:rsidRPr="00E97E16" w:rsidRDefault="00E97E16" w:rsidP="00205333">
      <w:pPr>
        <w:pStyle w:val="Brezrazmikov"/>
        <w:numPr>
          <w:ilvl w:val="0"/>
          <w:numId w:val="25"/>
        </w:numPr>
        <w:ind w:left="360"/>
      </w:pPr>
      <w:r w:rsidRPr="00E97E16">
        <w:t>Cen</w:t>
      </w:r>
      <w:r w:rsidR="00EB558A">
        <w:t>a</w:t>
      </w:r>
      <w:r w:rsidRPr="00E97E16">
        <w:t xml:space="preserve"> na enoto iz ponudbenega predračuna </w:t>
      </w:r>
      <w:r w:rsidR="00EB558A">
        <w:t>je</w:t>
      </w:r>
      <w:r w:rsidRPr="00E97E16">
        <w:t xml:space="preserve"> fiksn</w:t>
      </w:r>
      <w:r w:rsidR="00EB558A">
        <w:t>a</w:t>
      </w:r>
      <w:r w:rsidRPr="00E97E16">
        <w:t xml:space="preserve"> za celotno obdobje trajanja pogodbe. </w:t>
      </w:r>
    </w:p>
    <w:p w14:paraId="7901C06A" w14:textId="77777777" w:rsidR="00E97E16" w:rsidRPr="00E97E16" w:rsidRDefault="00E97E16" w:rsidP="00FF5C48">
      <w:pPr>
        <w:pStyle w:val="Brezrazmikov"/>
      </w:pPr>
    </w:p>
    <w:p w14:paraId="1FEBD3C7" w14:textId="77777777" w:rsidR="00EB558A" w:rsidRDefault="00EB558A" w:rsidP="00205333">
      <w:pPr>
        <w:pStyle w:val="Brezrazmikov"/>
        <w:numPr>
          <w:ilvl w:val="0"/>
          <w:numId w:val="21"/>
        </w:numPr>
        <w:jc w:val="center"/>
      </w:pPr>
    </w:p>
    <w:p w14:paraId="3203DB05" w14:textId="77777777" w:rsidR="00EB558A" w:rsidRDefault="00EB558A" w:rsidP="00FF5C48">
      <w:pPr>
        <w:pStyle w:val="Brezrazmikov"/>
      </w:pPr>
    </w:p>
    <w:p w14:paraId="10EF5821" w14:textId="77777777" w:rsidR="00EB558A" w:rsidRDefault="00E97E16" w:rsidP="00205333">
      <w:pPr>
        <w:pStyle w:val="Brezrazmikov"/>
        <w:numPr>
          <w:ilvl w:val="0"/>
          <w:numId w:val="26"/>
        </w:numPr>
      </w:pPr>
      <w:r w:rsidRPr="00E97E16">
        <w:t xml:space="preserve">Obračun izvedenih storitev se bo opravljal na podlagi dejansko opravljenih storitev prevzema in obdelave oziroma dejansko prevzetih količin produkta. Storitev se bodo obračunavale po prevzemu </w:t>
      </w:r>
      <w:r w:rsidR="00EB558A">
        <w:t xml:space="preserve">posameznih </w:t>
      </w:r>
      <w:r w:rsidRPr="00E97E16">
        <w:t xml:space="preserve"> količin odpadkov, na osnovi dogovorjenih cen na enoto mere. Količina prevzetega produkta, ki se bo prevzela in obdelala, se bo stehtala na uradno umerjeni tehtnici naročnika, pri čemer mora biti količina označena na tehtalnem listu. Osnova za obračun in vodenje evidenc je neto masa produkta, stehtana na tehtnici naročnika na lokaciji CERO </w:t>
      </w:r>
      <w:r w:rsidR="00EB558A">
        <w:t>Pragersko</w:t>
      </w:r>
      <w:r w:rsidRPr="00E97E16">
        <w:t>.</w:t>
      </w:r>
    </w:p>
    <w:p w14:paraId="6BA8BEEA" w14:textId="2AB58656" w:rsidR="00E97E16" w:rsidRPr="00E97E16" w:rsidRDefault="00E97E16" w:rsidP="00205333">
      <w:pPr>
        <w:pStyle w:val="Brezrazmikov"/>
        <w:numPr>
          <w:ilvl w:val="0"/>
          <w:numId w:val="26"/>
        </w:numPr>
      </w:pPr>
      <w:r w:rsidRPr="00E97E16">
        <w:t>Izvajalec mora naročniku, pred izstavitvijo računa, zagotoviti potrjevanje elektronskega evidenčnega lista, pripravljenega s strani naročnika, v informacijskem sistemu ravnanja z odpadki (IS-Odpadki – na spletni strani ARSO) oziroma dostaviti kopije potrjenih transportnih dokumentov v primeru čezmejnega pošiljanja produkta.</w:t>
      </w:r>
    </w:p>
    <w:p w14:paraId="43B10381" w14:textId="77777777" w:rsidR="00E97E16" w:rsidRPr="00E97E16" w:rsidRDefault="00E97E16" w:rsidP="00FF5C48">
      <w:pPr>
        <w:pStyle w:val="Brezrazmikov"/>
      </w:pPr>
    </w:p>
    <w:p w14:paraId="35F27B06" w14:textId="77777777" w:rsidR="00EB558A" w:rsidRDefault="00EB558A" w:rsidP="00205333">
      <w:pPr>
        <w:pStyle w:val="Brezrazmikov"/>
        <w:numPr>
          <w:ilvl w:val="0"/>
          <w:numId w:val="21"/>
        </w:numPr>
        <w:jc w:val="center"/>
      </w:pPr>
    </w:p>
    <w:p w14:paraId="77378E68" w14:textId="77777777" w:rsidR="00EB558A" w:rsidRDefault="00EB558A" w:rsidP="00FF5C48">
      <w:pPr>
        <w:pStyle w:val="Brezrazmikov"/>
      </w:pPr>
    </w:p>
    <w:p w14:paraId="4EF5DB07" w14:textId="36156BAE" w:rsidR="00E97E16" w:rsidRPr="00E97E16" w:rsidRDefault="00E97E16" w:rsidP="00205333">
      <w:pPr>
        <w:pStyle w:val="Brezrazmikov"/>
        <w:numPr>
          <w:ilvl w:val="0"/>
          <w:numId w:val="27"/>
        </w:numPr>
      </w:pPr>
      <w:r w:rsidRPr="00E97E16">
        <w:t xml:space="preserve">Izvajalec bo </w:t>
      </w:r>
      <w:r w:rsidR="00EB558A" w:rsidRPr="00E97E16">
        <w:t>naročniku</w:t>
      </w:r>
      <w:r w:rsidRPr="00E97E16">
        <w:t xml:space="preserve"> za opravljena dela izstav</w:t>
      </w:r>
      <w:r w:rsidR="00EB558A">
        <w:t>ljal mesečne</w:t>
      </w:r>
      <w:r w:rsidRPr="00E97E16">
        <w:t xml:space="preserve"> račun</w:t>
      </w:r>
      <w:r w:rsidR="00EB558A">
        <w:t>e</w:t>
      </w:r>
      <w:r w:rsidRPr="00E97E16">
        <w:t xml:space="preserve"> z </w:t>
      </w:r>
      <w:r w:rsidR="00EB558A" w:rsidRPr="00E97E16">
        <w:t>natančno</w:t>
      </w:r>
      <w:r w:rsidRPr="00E97E16">
        <w:t xml:space="preserve"> specifikacijo opravljenih storitev. Naročnik je dolžan </w:t>
      </w:r>
      <w:r w:rsidR="00EB558A">
        <w:t>račun</w:t>
      </w:r>
      <w:r w:rsidRPr="00E97E16">
        <w:t xml:space="preserve"> pregledati in </w:t>
      </w:r>
      <w:r w:rsidR="00EB558A">
        <w:t xml:space="preserve">ga </w:t>
      </w:r>
      <w:r w:rsidRPr="00E97E16">
        <w:t xml:space="preserve">potrditi v roku </w:t>
      </w:r>
      <w:r w:rsidR="00EB558A" w:rsidRPr="00E97E16">
        <w:t>petnajstih</w:t>
      </w:r>
      <w:r w:rsidRPr="00E97E16">
        <w:t xml:space="preserve"> (15) dni od prejema v nasprotnem primeru se šteje, da je potrjen s pretekom tega roka.</w:t>
      </w:r>
    </w:p>
    <w:p w14:paraId="66C7797A" w14:textId="5B72FD6B" w:rsidR="00E97E16" w:rsidRPr="00E97E16" w:rsidRDefault="00E97E16" w:rsidP="00205333">
      <w:pPr>
        <w:pStyle w:val="Brezrazmikov"/>
        <w:numPr>
          <w:ilvl w:val="0"/>
          <w:numId w:val="27"/>
        </w:numPr>
      </w:pPr>
      <w:r w:rsidRPr="00E97E16">
        <w:t xml:space="preserve">K </w:t>
      </w:r>
      <w:r w:rsidR="00EB558A" w:rsidRPr="00E97E16">
        <w:t>računu</w:t>
      </w:r>
      <w:r w:rsidRPr="00E97E16">
        <w:t xml:space="preserve"> morajo biti priloženi dokumenti, ki omogočajo nadzor nad izvršenimi deli in so podlaga za njegovo izstavitev, vključno s predhodno potrjenimi računi podizvajalcev.</w:t>
      </w:r>
    </w:p>
    <w:p w14:paraId="564F644D" w14:textId="68C43EC7" w:rsidR="00E97E16" w:rsidRPr="00E97E16" w:rsidRDefault="00EB558A" w:rsidP="00205333">
      <w:pPr>
        <w:pStyle w:val="Brezrazmikov"/>
        <w:numPr>
          <w:ilvl w:val="0"/>
          <w:numId w:val="27"/>
        </w:numPr>
      </w:pPr>
      <w:r w:rsidRPr="00E97E16">
        <w:t>Naročnik</w:t>
      </w:r>
      <w:r w:rsidR="00E97E16" w:rsidRPr="00E97E16">
        <w:t xml:space="preserve"> se obveže, da bo nesporni znesek </w:t>
      </w:r>
      <w:r>
        <w:t>računa</w:t>
      </w:r>
      <w:r w:rsidR="00E97E16" w:rsidRPr="00E97E16">
        <w:t xml:space="preserve"> poravnal v roku 30 dni od preje</w:t>
      </w:r>
      <w:r>
        <w:t>ma računa</w:t>
      </w:r>
      <w:r w:rsidR="00E97E16" w:rsidRPr="00E97E16">
        <w:t xml:space="preserve"> na transakcijski </w:t>
      </w:r>
      <w:r w:rsidR="00D06B75" w:rsidRPr="00E97E16">
        <w:t>račun</w:t>
      </w:r>
      <w:r w:rsidR="00E97E16" w:rsidRPr="00E97E16">
        <w:t xml:space="preserve"> izvajalca </w:t>
      </w:r>
      <w:r w:rsidR="00D06B75" w:rsidRPr="00E97E16">
        <w:t>št</w:t>
      </w:r>
      <w:r w:rsidR="00E97E16" w:rsidRPr="00E97E16">
        <w:t>. SI</w:t>
      </w:r>
      <w:r w:rsidRPr="00EB558A">
        <w:rPr>
          <w:highlight w:val="lightGray"/>
        </w:rPr>
        <w:t xml:space="preserve"> </w:t>
      </w:r>
      <w:r w:rsidRPr="00FF5C48">
        <w:rPr>
          <w:highlight w:val="lightGray"/>
        </w:rPr>
        <w:t>xxx</w:t>
      </w:r>
      <w:r w:rsidR="00E97E16" w:rsidRPr="00E97E16">
        <w:t xml:space="preserve">, odprt pri </w:t>
      </w:r>
      <w:r w:rsidRPr="00FF5C48">
        <w:rPr>
          <w:highlight w:val="lightGray"/>
        </w:rPr>
        <w:t>xxx</w:t>
      </w:r>
      <w:r w:rsidR="00E97E16" w:rsidRPr="00E97E16">
        <w:t>.</w:t>
      </w:r>
    </w:p>
    <w:p w14:paraId="11225E5F" w14:textId="77777777" w:rsidR="00E97E16" w:rsidRPr="00E97E16" w:rsidRDefault="00E97E16" w:rsidP="00205333">
      <w:pPr>
        <w:pStyle w:val="Brezrazmikov"/>
        <w:numPr>
          <w:ilvl w:val="0"/>
          <w:numId w:val="27"/>
        </w:numPr>
      </w:pPr>
      <w:r w:rsidRPr="00E97E16">
        <w:t>Če naročnik zamuja s plačilom je izvajalcu na njegovo zahtevo dolžan plačati zakonske zamudne obresti.</w:t>
      </w:r>
    </w:p>
    <w:p w14:paraId="6E8B2951" w14:textId="77777777" w:rsidR="00E97E16" w:rsidRPr="00E97E16" w:rsidRDefault="00E97E16" w:rsidP="00FF5C48">
      <w:pPr>
        <w:pStyle w:val="Brezrazmikov"/>
      </w:pPr>
    </w:p>
    <w:p w14:paraId="6BBCFB37" w14:textId="4EE6CF3B" w:rsidR="00E97E16" w:rsidRPr="00E97E16" w:rsidRDefault="00E97E16" w:rsidP="00205333">
      <w:pPr>
        <w:pStyle w:val="Brezrazmikov"/>
        <w:numPr>
          <w:ilvl w:val="0"/>
          <w:numId w:val="21"/>
        </w:numPr>
        <w:jc w:val="center"/>
      </w:pPr>
    </w:p>
    <w:p w14:paraId="1725AD1A" w14:textId="77777777" w:rsidR="00D80FCB" w:rsidRDefault="00D80FCB" w:rsidP="00D80FCB">
      <w:pPr>
        <w:pStyle w:val="Brezrazmikov"/>
        <w:ind w:left="360"/>
        <w:rPr>
          <w:color w:val="FF0000"/>
        </w:rPr>
      </w:pPr>
    </w:p>
    <w:p w14:paraId="6985B90B" w14:textId="4621BB92" w:rsidR="00D80FCB" w:rsidRPr="00D80FCB" w:rsidRDefault="00D80FCB" w:rsidP="00D80FCB">
      <w:pPr>
        <w:pStyle w:val="Brezrazmikov"/>
        <w:numPr>
          <w:ilvl w:val="0"/>
          <w:numId w:val="45"/>
        </w:numPr>
        <w:rPr>
          <w:color w:val="000000" w:themeColor="text1"/>
        </w:rPr>
      </w:pPr>
      <w:r w:rsidRPr="00D80FCB">
        <w:rPr>
          <w:color w:val="000000" w:themeColor="text1"/>
        </w:rPr>
        <w:t>Izvajalec bo storitve po tej pogodbi izvajal brez podizvajalcev.</w:t>
      </w:r>
    </w:p>
    <w:p w14:paraId="4A18C013" w14:textId="77777777" w:rsidR="00D80FCB" w:rsidRPr="00D80FCB" w:rsidRDefault="00D80FCB" w:rsidP="00D80FCB">
      <w:pPr>
        <w:pStyle w:val="Brezrazmikov"/>
        <w:rPr>
          <w:color w:val="000000" w:themeColor="text1"/>
        </w:rPr>
      </w:pPr>
      <w:r w:rsidRPr="00D80FCB">
        <w:rPr>
          <w:color w:val="000000" w:themeColor="text1"/>
        </w:rPr>
        <w:t>/ali/</w:t>
      </w:r>
    </w:p>
    <w:p w14:paraId="328D7404" w14:textId="77777777" w:rsidR="00D80FCB" w:rsidRPr="00D80FCB" w:rsidRDefault="00D80FCB" w:rsidP="00D80FCB">
      <w:pPr>
        <w:pStyle w:val="Brezrazmikov"/>
        <w:numPr>
          <w:ilvl w:val="0"/>
          <w:numId w:val="28"/>
        </w:numPr>
        <w:rPr>
          <w:color w:val="000000" w:themeColor="text1"/>
        </w:rPr>
      </w:pPr>
      <w:r w:rsidRPr="00D80FCB">
        <w:rPr>
          <w:color w:val="000000" w:themeColor="text1"/>
        </w:rPr>
        <w:t>Za izvajalca bodo dela izvajali naslednji podizvajalci:</w:t>
      </w:r>
    </w:p>
    <w:p w14:paraId="77A8927E" w14:textId="77777777" w:rsidR="00D80FCB" w:rsidRPr="00D80FCB" w:rsidRDefault="00D80FCB" w:rsidP="00D80FCB">
      <w:pPr>
        <w:pStyle w:val="Brezrazmikov"/>
        <w:rPr>
          <w:color w:val="000000" w:themeColor="text1"/>
        </w:rPr>
      </w:pPr>
    </w:p>
    <w:p w14:paraId="1908F233" w14:textId="77777777" w:rsidR="00D80FCB" w:rsidRPr="00D80FCB" w:rsidRDefault="00D80FCB" w:rsidP="00D80FCB">
      <w:pPr>
        <w:pStyle w:val="Brezrazmikov"/>
        <w:numPr>
          <w:ilvl w:val="0"/>
          <w:numId w:val="29"/>
        </w:numPr>
        <w:rPr>
          <w:color w:val="000000" w:themeColor="text1"/>
          <w:highlight w:val="lightGray"/>
        </w:rPr>
      </w:pPr>
      <w:r w:rsidRPr="00D80FCB">
        <w:rPr>
          <w:color w:val="000000" w:themeColor="text1"/>
          <w:highlight w:val="lightGray"/>
        </w:rPr>
        <w:t>(podizvajalec, vrsta del, vrednost del)</w:t>
      </w:r>
    </w:p>
    <w:p w14:paraId="07403CE9" w14:textId="77777777" w:rsidR="00D80FCB" w:rsidRPr="00D80FCB" w:rsidRDefault="00D80FCB" w:rsidP="00D80FCB">
      <w:pPr>
        <w:pStyle w:val="Brezrazmikov"/>
        <w:numPr>
          <w:ilvl w:val="0"/>
          <w:numId w:val="29"/>
        </w:numPr>
        <w:rPr>
          <w:color w:val="000000" w:themeColor="text1"/>
          <w:highlight w:val="lightGray"/>
        </w:rPr>
      </w:pPr>
      <w:r w:rsidRPr="00D80FCB">
        <w:rPr>
          <w:color w:val="000000" w:themeColor="text1"/>
          <w:highlight w:val="lightGray"/>
        </w:rPr>
        <w:t>(podizvajalec, vrsta del, vrednost del)</w:t>
      </w:r>
    </w:p>
    <w:p w14:paraId="466D7AD4" w14:textId="77777777" w:rsidR="00D80FCB" w:rsidRPr="00D80FCB" w:rsidRDefault="00D80FCB" w:rsidP="00D80FCB">
      <w:pPr>
        <w:pStyle w:val="Brezrazmikov"/>
        <w:numPr>
          <w:ilvl w:val="0"/>
          <w:numId w:val="29"/>
        </w:numPr>
        <w:rPr>
          <w:color w:val="000000" w:themeColor="text1"/>
          <w:highlight w:val="lightGray"/>
        </w:rPr>
      </w:pPr>
      <w:r w:rsidRPr="00D80FCB">
        <w:rPr>
          <w:color w:val="000000" w:themeColor="text1"/>
          <w:highlight w:val="lightGray"/>
        </w:rPr>
        <w:t>(podizvajalec, vrsta del, vrednost del)</w:t>
      </w:r>
    </w:p>
    <w:p w14:paraId="710DFC17" w14:textId="77777777" w:rsidR="00D80FCB" w:rsidRPr="00D80FCB" w:rsidRDefault="00D80FCB" w:rsidP="00D80FCB">
      <w:pPr>
        <w:pStyle w:val="Brezrazmikov"/>
        <w:numPr>
          <w:ilvl w:val="0"/>
          <w:numId w:val="28"/>
        </w:numPr>
        <w:rPr>
          <w:color w:val="000000" w:themeColor="text1"/>
        </w:rPr>
      </w:pPr>
      <w:r w:rsidRPr="00D80FCB">
        <w:rPr>
          <w:color w:val="000000" w:themeColor="text1"/>
        </w:rPr>
        <w:t>V kolikor podizvajalec v skladu in na način, določen v drugem in tretjem odstavku 94. člena ZJN-3, zahteva neposredno plačilo, se šteje, da je neposredno plačilo podizvajalcu obvezno in obveznost zavezuje naročnika in glavnega izvajalca. Plačila podizvajalcem se izvedejo v rokih in na enak način kot velja za plačila izvajalcu.</w:t>
      </w:r>
    </w:p>
    <w:p w14:paraId="408CFFD5" w14:textId="77777777" w:rsidR="00D80FCB" w:rsidRPr="00D80FCB" w:rsidRDefault="00D80FCB" w:rsidP="00D80FCB">
      <w:pPr>
        <w:pStyle w:val="Brezrazmikov"/>
        <w:numPr>
          <w:ilvl w:val="0"/>
          <w:numId w:val="28"/>
        </w:numPr>
        <w:rPr>
          <w:color w:val="000000" w:themeColor="text1"/>
        </w:rPr>
      </w:pPr>
      <w:r w:rsidRPr="00D80FCB">
        <w:rPr>
          <w:color w:val="000000" w:themeColor="text1"/>
        </w:rPr>
        <w:t xml:space="preserve">Če neposredno plačilo podizvajalcu ni obvezno, naročnik od </w:t>
      </w:r>
      <w:bookmarkStart w:id="21" w:name="_Hlk57120909"/>
      <w:r w:rsidRPr="00D80FCB">
        <w:rPr>
          <w:color w:val="000000" w:themeColor="text1"/>
        </w:rPr>
        <w:t xml:space="preserve">izvajalca </w:t>
      </w:r>
      <w:bookmarkEnd w:id="21"/>
      <w:r w:rsidRPr="00D80FCB">
        <w:rPr>
          <w:color w:val="000000" w:themeColor="text1"/>
        </w:rPr>
        <w:t>zahteva, da mu najpozneje v 15 dneh od plačila vsakokratnega računa pošlje svojo pisno izjavo in pisno izjavo podizvajalca, da je podizvajalec prejel plačilo za izvedene storitve.</w:t>
      </w:r>
    </w:p>
    <w:p w14:paraId="7C3F636B" w14:textId="77777777" w:rsidR="00D80FCB" w:rsidRPr="00D80FCB" w:rsidRDefault="00D80FCB" w:rsidP="00D80FCB">
      <w:pPr>
        <w:pStyle w:val="Brezrazmikov"/>
        <w:numPr>
          <w:ilvl w:val="0"/>
          <w:numId w:val="28"/>
        </w:numPr>
        <w:rPr>
          <w:color w:val="000000" w:themeColor="text1"/>
        </w:rPr>
      </w:pPr>
      <w:r w:rsidRPr="00D80FCB">
        <w:rPr>
          <w:color w:val="000000" w:themeColor="text1"/>
        </w:rPr>
        <w:t>Obveznosti iz tega člena veljajo tudi za podizvajalce podizvajalcev stranke okvirnega sporazuma ali nadaljnje podizvajalce v podizvajalski verigi, pri čemer se smiselno uporabljajo določbe tega člena.</w:t>
      </w:r>
    </w:p>
    <w:p w14:paraId="26D6064B" w14:textId="77777777" w:rsidR="00D80FCB" w:rsidRPr="00D80FCB" w:rsidRDefault="00D80FCB" w:rsidP="00D80FCB">
      <w:pPr>
        <w:pStyle w:val="Brezrazmikov"/>
        <w:ind w:left="360"/>
        <w:rPr>
          <w:color w:val="000000" w:themeColor="text1"/>
        </w:rPr>
      </w:pPr>
    </w:p>
    <w:p w14:paraId="7BBC3FFD" w14:textId="77777777" w:rsidR="00D80FCB" w:rsidRPr="00D80FCB" w:rsidRDefault="00D80FCB" w:rsidP="00D80FCB">
      <w:pPr>
        <w:pStyle w:val="Brezrazmikov"/>
        <w:numPr>
          <w:ilvl w:val="0"/>
          <w:numId w:val="21"/>
        </w:numPr>
        <w:jc w:val="center"/>
        <w:rPr>
          <w:color w:val="000000" w:themeColor="text1"/>
        </w:rPr>
      </w:pPr>
    </w:p>
    <w:p w14:paraId="7FEFB774" w14:textId="77777777" w:rsidR="00D80FCB" w:rsidRPr="00D80FCB" w:rsidRDefault="00D80FCB" w:rsidP="00D80FCB">
      <w:pPr>
        <w:pStyle w:val="Brezrazmikov"/>
        <w:ind w:left="360"/>
        <w:rPr>
          <w:color w:val="000000" w:themeColor="text1"/>
        </w:rPr>
      </w:pPr>
    </w:p>
    <w:p w14:paraId="2A5DE8BC" w14:textId="77777777" w:rsidR="00D80FCB" w:rsidRPr="00D80FCB" w:rsidRDefault="00D80FCB" w:rsidP="00D80FCB">
      <w:pPr>
        <w:pStyle w:val="Brezrazmikov"/>
        <w:numPr>
          <w:ilvl w:val="0"/>
          <w:numId w:val="46"/>
        </w:numPr>
        <w:rPr>
          <w:color w:val="000000" w:themeColor="text1"/>
        </w:rPr>
      </w:pPr>
      <w:r w:rsidRPr="00D80FCB">
        <w:rPr>
          <w:color w:val="000000" w:themeColor="text1"/>
        </w:rPr>
        <w:t>Izvajalec mora med izvajanjem javnega naročila naročnika obvestiti o morebitnih spremembah informacij iz prejšnjega člena in poslati informacije o novih podizvajalcih, ki jih namerava naknadno vključiti v izvajanje, in sicer najkasneje v petih dneh po spremembi. V primeru vključitve novih podizvajalcev mora izvajalec skupaj z obvestilom posredovati tudi kontaktne podatke in podatke o zakonitih zastopnikih novega podizvajalca in priložiti zahtevo podizvajalca za neposredno plačilo, če podizvajalec to zahteva.</w:t>
      </w:r>
    </w:p>
    <w:p w14:paraId="6FB6370E" w14:textId="77777777" w:rsidR="00D80FCB" w:rsidRPr="00D80FCB" w:rsidRDefault="00D80FCB" w:rsidP="00D80FCB">
      <w:pPr>
        <w:pStyle w:val="Brezrazmikov"/>
        <w:numPr>
          <w:ilvl w:val="0"/>
          <w:numId w:val="46"/>
        </w:numPr>
        <w:rPr>
          <w:color w:val="000000" w:themeColor="text1"/>
        </w:rPr>
      </w:pPr>
      <w:r w:rsidRPr="00D80FCB">
        <w:rPr>
          <w:color w:val="000000" w:themeColor="text1"/>
        </w:rPr>
        <w:t>Naročnik lahko zavrne predlog za zamenjavo podizvajalca oziroma vključitev novega podizvajalca, če bi to lahko vplivalo na nemoteno izvajanje ali dokončanje storitev in če novi podizvajalec ne izpolnjuje pogojev, ki jih je postavil naročnik v razpisni dokumentaciji javnega naročila. Naročnik bo o morebitni zavrnitvi novega podizvajalca obvestil izvajalca najpozneje v desetih dneh (10) od prejema predloga.</w:t>
      </w:r>
    </w:p>
    <w:p w14:paraId="279AEC28" w14:textId="77777777" w:rsidR="00E97E16" w:rsidRPr="00E97E16" w:rsidRDefault="00E97E16" w:rsidP="00FF5C48">
      <w:pPr>
        <w:pStyle w:val="Brezrazmikov"/>
      </w:pPr>
    </w:p>
    <w:p w14:paraId="7D628335" w14:textId="77777777" w:rsidR="00E97E16" w:rsidRPr="00E97E16" w:rsidRDefault="00E97E16" w:rsidP="00FF5C48">
      <w:pPr>
        <w:pStyle w:val="Brezrazmikov"/>
      </w:pPr>
      <w:r w:rsidRPr="00E97E16">
        <w:t xml:space="preserve">VELJAVNOST </w:t>
      </w:r>
    </w:p>
    <w:p w14:paraId="47508FCD" w14:textId="77777777" w:rsidR="00E97E16" w:rsidRPr="00E97E16" w:rsidRDefault="00E97E16" w:rsidP="00FF5C48">
      <w:pPr>
        <w:pStyle w:val="Brezrazmikov"/>
      </w:pPr>
    </w:p>
    <w:p w14:paraId="11348AE8" w14:textId="77777777" w:rsidR="00CF6586" w:rsidRDefault="00CF6586" w:rsidP="00205333">
      <w:pPr>
        <w:pStyle w:val="Brezrazmikov"/>
        <w:numPr>
          <w:ilvl w:val="0"/>
          <w:numId w:val="21"/>
        </w:numPr>
        <w:jc w:val="center"/>
      </w:pPr>
    </w:p>
    <w:p w14:paraId="1030E854" w14:textId="77777777" w:rsidR="00D80FCB" w:rsidRDefault="00D80FCB" w:rsidP="00D80FCB">
      <w:pPr>
        <w:pStyle w:val="Brezrazmikov"/>
        <w:ind w:left="360"/>
      </w:pPr>
    </w:p>
    <w:p w14:paraId="746A72D5" w14:textId="100E5072" w:rsidR="00CF6586" w:rsidRDefault="00E97E16" w:rsidP="00205333">
      <w:pPr>
        <w:pStyle w:val="Brezrazmikov"/>
        <w:numPr>
          <w:ilvl w:val="0"/>
          <w:numId w:val="30"/>
        </w:numPr>
      </w:pPr>
      <w:r w:rsidRPr="00E97E16">
        <w:t xml:space="preserve">Veljavnost pogodbe nastopi z dnem, ko </w:t>
      </w:r>
      <w:r w:rsidR="00CF6586">
        <w:t xml:space="preserve">je podpisana in ko </w:t>
      </w:r>
      <w:r w:rsidRPr="00E97E16">
        <w:t xml:space="preserve">izvajalec naročniku predloži finančno zavarovanje za dobro izvedbo pogodbenih </w:t>
      </w:r>
      <w:r w:rsidR="00CF6586">
        <w:t>obveznosti</w:t>
      </w:r>
      <w:r w:rsidRPr="00E97E16">
        <w:t>.</w:t>
      </w:r>
    </w:p>
    <w:p w14:paraId="396CA986" w14:textId="55C942BA" w:rsidR="00E97E16" w:rsidRPr="00E97E16" w:rsidRDefault="00E97E16" w:rsidP="00205333">
      <w:pPr>
        <w:pStyle w:val="Brezrazmikov"/>
        <w:numPr>
          <w:ilvl w:val="0"/>
          <w:numId w:val="30"/>
        </w:numPr>
      </w:pPr>
      <w:r w:rsidRPr="00E97E16">
        <w:t xml:space="preserve">Pogodba je sklenjena za obdobje od </w:t>
      </w:r>
      <w:r w:rsidR="00CF6586">
        <w:t>podpisa pogodbe</w:t>
      </w:r>
      <w:r w:rsidRPr="00E97E16">
        <w:t xml:space="preserve"> do </w:t>
      </w:r>
      <w:r w:rsidR="00CF6586">
        <w:t>31. 12. 2023</w:t>
      </w:r>
    </w:p>
    <w:p w14:paraId="18B03DB8" w14:textId="77777777" w:rsidR="00E97E16" w:rsidRPr="00E97E16" w:rsidRDefault="00E97E16" w:rsidP="00FF5C48">
      <w:pPr>
        <w:pStyle w:val="Brezrazmikov"/>
      </w:pPr>
      <w:r w:rsidRPr="00E97E16">
        <w:t> </w:t>
      </w:r>
    </w:p>
    <w:p w14:paraId="3C3C6C9F" w14:textId="77777777" w:rsidR="00E97E16" w:rsidRPr="00E97E16" w:rsidRDefault="00E97E16" w:rsidP="00FF5C48">
      <w:pPr>
        <w:pStyle w:val="Brezrazmikov"/>
      </w:pPr>
      <w:r w:rsidRPr="00E97E16">
        <w:t>SPLOŠNI IN POSEBNI POGOJI</w:t>
      </w:r>
    </w:p>
    <w:p w14:paraId="751FF31D" w14:textId="77777777" w:rsidR="00E97E16" w:rsidRPr="00E97E16" w:rsidRDefault="00E97E16" w:rsidP="00FF5C48">
      <w:pPr>
        <w:pStyle w:val="Brezrazmikov"/>
      </w:pPr>
    </w:p>
    <w:p w14:paraId="65BE9A31" w14:textId="0DDB4B7B" w:rsidR="00E97E16" w:rsidRPr="00E97E16" w:rsidRDefault="00E97E16" w:rsidP="00205333">
      <w:pPr>
        <w:pStyle w:val="Brezrazmikov"/>
        <w:numPr>
          <w:ilvl w:val="0"/>
          <w:numId w:val="21"/>
        </w:numPr>
        <w:jc w:val="center"/>
      </w:pPr>
    </w:p>
    <w:p w14:paraId="5C2E30FA" w14:textId="77777777" w:rsidR="00E97E16" w:rsidRPr="00E97E16" w:rsidRDefault="00E97E16" w:rsidP="00205333">
      <w:pPr>
        <w:pStyle w:val="Brezrazmikov"/>
        <w:numPr>
          <w:ilvl w:val="0"/>
          <w:numId w:val="31"/>
        </w:numPr>
      </w:pPr>
      <w:r w:rsidRPr="00E97E16">
        <w:t>Naročnik se obvezuje, da bo:</w:t>
      </w:r>
    </w:p>
    <w:p w14:paraId="7319C53A" w14:textId="753965E2" w:rsidR="00E97E16" w:rsidRPr="00E97E16" w:rsidRDefault="00E97E16" w:rsidP="00205333">
      <w:pPr>
        <w:pStyle w:val="Brezrazmikov"/>
        <w:numPr>
          <w:ilvl w:val="0"/>
          <w:numId w:val="29"/>
        </w:numPr>
      </w:pPr>
      <w:r w:rsidRPr="00E97E16">
        <w:t>pred začetkom izvajanja del seznanil izvajalca z vsemi posebnostmi in lokacijami, ki so predmet te pogodbe,</w:t>
      </w:r>
    </w:p>
    <w:p w14:paraId="3EB03D2E" w14:textId="36067BF9" w:rsidR="00E97E16" w:rsidRPr="00E97E16" w:rsidRDefault="00E97E16" w:rsidP="00205333">
      <w:pPr>
        <w:pStyle w:val="Brezrazmikov"/>
        <w:numPr>
          <w:ilvl w:val="0"/>
          <w:numId w:val="29"/>
        </w:numPr>
      </w:pPr>
      <w:r w:rsidRPr="00E97E16">
        <w:t>sodeloval z izvajalcem s ciljem, da se prevzete storitve izvršijo pravočasno in v obojestransko zadovoljstvo,</w:t>
      </w:r>
    </w:p>
    <w:p w14:paraId="0A27D1F9" w14:textId="31CED673" w:rsidR="00E97E16" w:rsidRPr="00E97E16" w:rsidRDefault="00E97E16" w:rsidP="00205333">
      <w:pPr>
        <w:pStyle w:val="Brezrazmikov"/>
        <w:numPr>
          <w:ilvl w:val="0"/>
          <w:numId w:val="29"/>
        </w:numPr>
      </w:pPr>
      <w:r w:rsidRPr="00E97E16">
        <w:t>tekoče obveščal izvajalca o vseh spremembah in novo nastalih situacijah, ki bi lahko imele vpliv na izvršitev prevzetih storitev.</w:t>
      </w:r>
    </w:p>
    <w:p w14:paraId="39185312" w14:textId="77777777" w:rsidR="00E97E16" w:rsidRPr="00E97E16" w:rsidRDefault="00E97E16" w:rsidP="00205333">
      <w:pPr>
        <w:pStyle w:val="Brezrazmikov"/>
        <w:numPr>
          <w:ilvl w:val="0"/>
          <w:numId w:val="31"/>
        </w:numPr>
      </w:pPr>
      <w:r w:rsidRPr="00E97E16">
        <w:t>Naročnik bo odvoze produkta naročal tedensko v pisni obliki preko elektronske pošte. Naročnik bo v naročilu odvozov opredelil obliko produkta in količino (v tonah oz. kamionih), ki jo mora izvajalec prevzeti, za vsak delovni dan v tednu posebej. Morebitne urgentne spremembe naročil odvozov bo naročnik posredoval pisno (po elektronski pošti) en (1) delovni dan pred predvidenim odvozom do 15.00 ure.</w:t>
      </w:r>
    </w:p>
    <w:p w14:paraId="7537AEF4" w14:textId="77777777" w:rsidR="00E97E16" w:rsidRPr="00E97E16" w:rsidRDefault="00E97E16" w:rsidP="00FF5C48">
      <w:pPr>
        <w:pStyle w:val="Brezrazmikov"/>
      </w:pPr>
    </w:p>
    <w:p w14:paraId="7E545E18" w14:textId="77777777" w:rsidR="00CF6586" w:rsidRDefault="00CF6586" w:rsidP="00D80FCB">
      <w:pPr>
        <w:pStyle w:val="Brezrazmikov"/>
        <w:keepNext/>
        <w:numPr>
          <w:ilvl w:val="0"/>
          <w:numId w:val="21"/>
        </w:numPr>
        <w:ind w:left="714" w:hanging="357"/>
        <w:jc w:val="center"/>
      </w:pPr>
    </w:p>
    <w:p w14:paraId="41ECDA9E" w14:textId="77777777" w:rsidR="00D80FCB" w:rsidRDefault="00D80FCB" w:rsidP="00FF5C48">
      <w:pPr>
        <w:pStyle w:val="Brezrazmikov"/>
      </w:pPr>
    </w:p>
    <w:p w14:paraId="4E23998F" w14:textId="58800280" w:rsidR="00E97E16" w:rsidRPr="00E97E16" w:rsidRDefault="00E97E16" w:rsidP="00FF5C48">
      <w:pPr>
        <w:pStyle w:val="Brezrazmikov"/>
      </w:pPr>
      <w:r w:rsidRPr="00E97E16">
        <w:t>Izvajalec se obvezuje, da bo:</w:t>
      </w:r>
    </w:p>
    <w:p w14:paraId="46C6E87A" w14:textId="49D8FE0B" w:rsidR="00E97E16" w:rsidRPr="00E97E16" w:rsidRDefault="00E97E16" w:rsidP="00205333">
      <w:pPr>
        <w:pStyle w:val="Brezrazmikov"/>
        <w:numPr>
          <w:ilvl w:val="0"/>
          <w:numId w:val="29"/>
        </w:numPr>
      </w:pPr>
      <w:r w:rsidRPr="00E97E16">
        <w:t>izvajanje pogodbenih del stalno prilagajal sodobnim standardom,</w:t>
      </w:r>
    </w:p>
    <w:p w14:paraId="57D16EE1" w14:textId="4199D91A" w:rsidR="00E97E16" w:rsidRPr="00E97E16" w:rsidRDefault="00E97E16" w:rsidP="00205333">
      <w:pPr>
        <w:pStyle w:val="Brezrazmikov"/>
        <w:numPr>
          <w:ilvl w:val="0"/>
          <w:numId w:val="29"/>
        </w:numPr>
      </w:pPr>
      <w:r w:rsidRPr="00E97E16">
        <w:t xml:space="preserve">dosledno </w:t>
      </w:r>
      <w:r w:rsidR="00897EAC" w:rsidRPr="00E97E16">
        <w:t>upošteval</w:t>
      </w:r>
      <w:r w:rsidRPr="00E97E16">
        <w:t xml:space="preserve"> zakonske predpise, </w:t>
      </w:r>
      <w:r w:rsidR="00897EAC" w:rsidRPr="00E97E16">
        <w:t>tehnične</w:t>
      </w:r>
      <w:r w:rsidRPr="00E97E16">
        <w:t>, stroškovne, organizacijske in druge standarde in normative,</w:t>
      </w:r>
    </w:p>
    <w:p w14:paraId="1897906C" w14:textId="487545CD" w:rsidR="00E97E16" w:rsidRPr="00E97E16" w:rsidRDefault="00E97E16" w:rsidP="00205333">
      <w:pPr>
        <w:pStyle w:val="Brezrazmikov"/>
        <w:numPr>
          <w:ilvl w:val="0"/>
          <w:numId w:val="29"/>
        </w:numPr>
      </w:pPr>
      <w:r w:rsidRPr="00E97E16">
        <w:t>prevzeta dela izvedel strokovno pravilno, vestno in kvalitetno, v skladu s slovenskimi standardi in zakoni, tehničnimi predpisi,</w:t>
      </w:r>
    </w:p>
    <w:p w14:paraId="098C3B2E" w14:textId="56039D8B" w:rsidR="00E97E16" w:rsidRPr="00E97E16" w:rsidRDefault="00E97E16" w:rsidP="00205333">
      <w:pPr>
        <w:pStyle w:val="Brezrazmikov"/>
        <w:numPr>
          <w:ilvl w:val="0"/>
          <w:numId w:val="29"/>
        </w:numPr>
      </w:pPr>
      <w:r w:rsidRPr="00E97E16">
        <w:t>izvajal dela v skladu z navodili naročnika,</w:t>
      </w:r>
    </w:p>
    <w:p w14:paraId="63C7132C" w14:textId="5F8EE63B" w:rsidR="00E97E16" w:rsidRPr="00E97E16" w:rsidRDefault="00897EAC" w:rsidP="00205333">
      <w:pPr>
        <w:pStyle w:val="Brezrazmikov"/>
        <w:numPr>
          <w:ilvl w:val="0"/>
          <w:numId w:val="29"/>
        </w:numPr>
      </w:pPr>
      <w:r w:rsidRPr="00E97E16">
        <w:t>omogočal</w:t>
      </w:r>
      <w:r w:rsidR="00E97E16" w:rsidRPr="00E97E16">
        <w:t xml:space="preserve"> strokovni, </w:t>
      </w:r>
      <w:r w:rsidRPr="00E97E16">
        <w:t>finančni</w:t>
      </w:r>
      <w:r w:rsidR="00E97E16" w:rsidRPr="00E97E16">
        <w:t xml:space="preserve"> in kvalitetni nadzor izvedenih del ter zakonitostjo dela,</w:t>
      </w:r>
    </w:p>
    <w:p w14:paraId="6737796A" w14:textId="4BC3FD1B" w:rsidR="00E97E16" w:rsidRPr="00E97E16" w:rsidRDefault="00E97E16" w:rsidP="00205333">
      <w:pPr>
        <w:pStyle w:val="Brezrazmikov"/>
        <w:numPr>
          <w:ilvl w:val="0"/>
          <w:numId w:val="29"/>
        </w:numPr>
      </w:pPr>
      <w:r w:rsidRPr="00E97E16">
        <w:t>izvajal storitve po cenah določenih s pogodbo,</w:t>
      </w:r>
    </w:p>
    <w:p w14:paraId="5639D011" w14:textId="38D1CC8D" w:rsidR="00E97E16" w:rsidRPr="00E97E16" w:rsidRDefault="00E97E16" w:rsidP="00205333">
      <w:pPr>
        <w:pStyle w:val="Brezrazmikov"/>
        <w:numPr>
          <w:ilvl w:val="0"/>
          <w:numId w:val="29"/>
        </w:numPr>
      </w:pPr>
      <w:r w:rsidRPr="00E97E16">
        <w:t>izvajal storitve ustrezne kakovosti in lastnosti, kot je določeno s pogodbo,</w:t>
      </w:r>
    </w:p>
    <w:p w14:paraId="02EFFFFC" w14:textId="63A10B99" w:rsidR="00E97E16" w:rsidRPr="00E97E16" w:rsidRDefault="00E97E16" w:rsidP="00205333">
      <w:pPr>
        <w:pStyle w:val="Brezrazmikov"/>
        <w:numPr>
          <w:ilvl w:val="0"/>
          <w:numId w:val="29"/>
        </w:numPr>
      </w:pPr>
      <w:r w:rsidRPr="00E97E16">
        <w:t>svoje obveznosti izvajal v roku, določenem s strani naročnika, ob upoštevanju objektivno primernega časa za izvedbo zahtevane storitve,</w:t>
      </w:r>
    </w:p>
    <w:p w14:paraId="4C3C17ED" w14:textId="3446C646" w:rsidR="00E97E16" w:rsidRPr="00E97E16" w:rsidRDefault="00E97E16" w:rsidP="00205333">
      <w:pPr>
        <w:pStyle w:val="Brezrazmikov"/>
        <w:numPr>
          <w:ilvl w:val="0"/>
          <w:numId w:val="29"/>
        </w:numPr>
      </w:pPr>
      <w:r w:rsidRPr="00E97E16">
        <w:t>svoje obveznosti opravil strokovno, kvalitetno in s skrbnostjo dobrega strokovnjaka, nemudoma pisno obvestil naročnika o okoliščinah, ki bi lahko otežile ali onemogočile nadaljnje izvajanje tega sporazuma,</w:t>
      </w:r>
    </w:p>
    <w:p w14:paraId="386EAD7A" w14:textId="1A312F2B" w:rsidR="00E97E16" w:rsidRPr="00E97E16" w:rsidRDefault="00E97E16" w:rsidP="00205333">
      <w:pPr>
        <w:pStyle w:val="Brezrazmikov"/>
        <w:numPr>
          <w:ilvl w:val="0"/>
          <w:numId w:val="29"/>
        </w:numPr>
      </w:pPr>
      <w:r w:rsidRPr="00E97E16">
        <w:t>stalno sodeloval z naročnikom (naročnik spremlja delo), na zahtevo naročnika pri izvedbi storitev dajal pojasnila v zvezi z njihovo izvedbo in sodeloval pri usklajevanju z naročnikom.</w:t>
      </w:r>
    </w:p>
    <w:p w14:paraId="0901EBA7" w14:textId="6BEB3FE3" w:rsidR="00E97E16" w:rsidRPr="00E97E16" w:rsidRDefault="00E97E16" w:rsidP="00205333">
      <w:pPr>
        <w:pStyle w:val="Brezrazmikov"/>
        <w:numPr>
          <w:ilvl w:val="0"/>
          <w:numId w:val="29"/>
        </w:numPr>
      </w:pPr>
      <w:r w:rsidRPr="00E97E16">
        <w:t>med izvajanjem pogodbenih storitev samostojno poskrbel za vse potrebne ukrepe varstva pri delu, varstva okolja in varstva pred požarom ter za izvajanje teh ukrepov, za posledice njihove morebitne opustitve pa prevzel polno odgovornost.</w:t>
      </w:r>
    </w:p>
    <w:p w14:paraId="29BA2057" w14:textId="3AFEDB4E" w:rsidR="00E97E16" w:rsidRPr="00E97E16" w:rsidRDefault="00E97E16" w:rsidP="00205333">
      <w:pPr>
        <w:pStyle w:val="Brezrazmikov"/>
        <w:numPr>
          <w:ilvl w:val="0"/>
          <w:numId w:val="29"/>
        </w:numPr>
      </w:pPr>
      <w:r w:rsidRPr="00E97E16">
        <w:t>vodil poslovne knjige tako, da je razvidna transparentnost poslovanja pri izvajanju pogodbenih del,</w:t>
      </w:r>
    </w:p>
    <w:p w14:paraId="647765B2" w14:textId="072547A9" w:rsidR="00E97E16" w:rsidRPr="00E97E16" w:rsidRDefault="00897EAC" w:rsidP="00205333">
      <w:pPr>
        <w:pStyle w:val="Brezrazmikov"/>
        <w:numPr>
          <w:ilvl w:val="0"/>
          <w:numId w:val="29"/>
        </w:numPr>
      </w:pPr>
      <w:r w:rsidRPr="00E97E16">
        <w:t>naročnika</w:t>
      </w:r>
      <w:r w:rsidR="00E97E16" w:rsidRPr="00E97E16">
        <w:t xml:space="preserve"> </w:t>
      </w:r>
      <w:r w:rsidRPr="00E97E16">
        <w:t>obveščal</w:t>
      </w:r>
      <w:r w:rsidR="00E97E16" w:rsidRPr="00E97E16">
        <w:t xml:space="preserve"> o vsem, kar je povezano z izpolnjevanjem te pogodbe,</w:t>
      </w:r>
    </w:p>
    <w:p w14:paraId="5385516D" w14:textId="56533AC3" w:rsidR="00E97E16" w:rsidRPr="00E97E16" w:rsidRDefault="00E97E16" w:rsidP="00205333">
      <w:pPr>
        <w:pStyle w:val="Brezrazmikov"/>
        <w:numPr>
          <w:ilvl w:val="0"/>
          <w:numId w:val="29"/>
        </w:numPr>
      </w:pPr>
      <w:r w:rsidRPr="00E97E16">
        <w:t>zago</w:t>
      </w:r>
      <w:r w:rsidR="00897EAC">
        <w:t>tovil</w:t>
      </w:r>
      <w:r w:rsidRPr="00E97E16">
        <w:t xml:space="preserve"> povrnitev v prvotno stanje oziroma, da bo škoda poravnana v primerih, ko bo javna in zasebna lastnina zaradi del po tej pogodbi uničena ali poškodovana po krivdi izvajalca.</w:t>
      </w:r>
    </w:p>
    <w:p w14:paraId="3C91B4CA" w14:textId="77777777" w:rsidR="00E97E16" w:rsidRPr="00E97E16" w:rsidRDefault="00E97E16" w:rsidP="00FF5C48">
      <w:pPr>
        <w:pStyle w:val="Brezrazmikov"/>
      </w:pPr>
    </w:p>
    <w:p w14:paraId="720F715B" w14:textId="77777777" w:rsidR="00CF6586" w:rsidRDefault="00CF6586" w:rsidP="00205333">
      <w:pPr>
        <w:pStyle w:val="Brezrazmikov"/>
        <w:numPr>
          <w:ilvl w:val="0"/>
          <w:numId w:val="21"/>
        </w:numPr>
        <w:jc w:val="center"/>
      </w:pPr>
    </w:p>
    <w:p w14:paraId="2B324FB6" w14:textId="77777777" w:rsidR="00CF6586" w:rsidRDefault="00CF6586" w:rsidP="00FF5C48">
      <w:pPr>
        <w:pStyle w:val="Brezrazmikov"/>
      </w:pPr>
    </w:p>
    <w:p w14:paraId="276E9BB0" w14:textId="3A9E9258" w:rsidR="00E97E16" w:rsidRPr="00E97E16" w:rsidRDefault="00E97E16" w:rsidP="00FF5C48">
      <w:pPr>
        <w:pStyle w:val="Brezrazmikov"/>
      </w:pPr>
      <w:r w:rsidRPr="00E97E16">
        <w:t xml:space="preserve">V </w:t>
      </w:r>
      <w:r w:rsidR="00897EAC" w:rsidRPr="00E97E16">
        <w:t>slučaju</w:t>
      </w:r>
      <w:r w:rsidRPr="00E97E16">
        <w:t>, da se v času trajanja pogodbe, zaradi spremenjenih predpisov bistveno spremenijo možnosti za izpolnitev obveznosti pogodbenih strank, stranki soglašata, da se pogodba ustrezno spremeni.</w:t>
      </w:r>
    </w:p>
    <w:p w14:paraId="5957810F" w14:textId="77777777" w:rsidR="00E97E16" w:rsidRPr="00E97E16" w:rsidRDefault="00E97E16" w:rsidP="00FF5C48">
      <w:pPr>
        <w:pStyle w:val="Brezrazmikov"/>
      </w:pPr>
    </w:p>
    <w:p w14:paraId="0CFEF94A" w14:textId="77777777" w:rsidR="00E97E16" w:rsidRPr="00E97E16" w:rsidRDefault="00E97E16" w:rsidP="00FF5C48">
      <w:pPr>
        <w:pStyle w:val="Brezrazmikov"/>
      </w:pPr>
      <w:r w:rsidRPr="00E97E16">
        <w:t>POOBLAŠČENCI STRANK</w:t>
      </w:r>
    </w:p>
    <w:p w14:paraId="2CAE4162" w14:textId="77777777" w:rsidR="00E97E16" w:rsidRPr="00E97E16" w:rsidRDefault="00E97E16" w:rsidP="00FF5C48">
      <w:pPr>
        <w:pStyle w:val="Brezrazmikov"/>
      </w:pPr>
    </w:p>
    <w:p w14:paraId="7C3900D4" w14:textId="77777777" w:rsidR="00CF6586" w:rsidRDefault="00CF6586" w:rsidP="00205333">
      <w:pPr>
        <w:pStyle w:val="Brezrazmikov"/>
        <w:numPr>
          <w:ilvl w:val="0"/>
          <w:numId w:val="21"/>
        </w:numPr>
        <w:jc w:val="center"/>
      </w:pPr>
    </w:p>
    <w:p w14:paraId="3C0A5618" w14:textId="77777777" w:rsidR="00CF6586" w:rsidRDefault="00CF6586" w:rsidP="00FF5C48">
      <w:pPr>
        <w:pStyle w:val="Brezrazmikov"/>
      </w:pPr>
    </w:p>
    <w:p w14:paraId="427C6328" w14:textId="2891379F" w:rsidR="00E97E16" w:rsidRPr="00E97E16" w:rsidRDefault="00E97E16" w:rsidP="00205333">
      <w:pPr>
        <w:pStyle w:val="Brezrazmikov"/>
        <w:numPr>
          <w:ilvl w:val="0"/>
          <w:numId w:val="32"/>
        </w:numPr>
      </w:pPr>
      <w:r w:rsidRPr="00E97E16">
        <w:t xml:space="preserve">Skrbnik pogodbe na strani naročnika je </w:t>
      </w:r>
      <w:r w:rsidR="00CF6586" w:rsidRPr="00CF6586">
        <w:rPr>
          <w:highlight w:val="lightGray"/>
        </w:rPr>
        <w:t xml:space="preserve"> </w:t>
      </w:r>
      <w:r w:rsidR="00CF6586" w:rsidRPr="00FF5C48">
        <w:rPr>
          <w:highlight w:val="lightGray"/>
        </w:rPr>
        <w:t>xxx</w:t>
      </w:r>
      <w:r w:rsidRPr="00E97E16">
        <w:t>.</w:t>
      </w:r>
    </w:p>
    <w:p w14:paraId="38F4CDDF" w14:textId="604A970A" w:rsidR="00E97E16" w:rsidRPr="00E97E16" w:rsidRDefault="00E97E16" w:rsidP="00205333">
      <w:pPr>
        <w:pStyle w:val="Brezrazmikov"/>
        <w:numPr>
          <w:ilvl w:val="0"/>
          <w:numId w:val="32"/>
        </w:numPr>
      </w:pPr>
      <w:r w:rsidRPr="00E97E16">
        <w:t xml:space="preserve">Pooblaščena oseba izvajalca v funkciji vodje del po tej pogodbi je </w:t>
      </w:r>
      <w:r w:rsidR="00CF6586" w:rsidRPr="00FF5C48">
        <w:rPr>
          <w:highlight w:val="lightGray"/>
        </w:rPr>
        <w:t>xxx</w:t>
      </w:r>
      <w:r w:rsidRPr="00E97E16">
        <w:t>.</w:t>
      </w:r>
    </w:p>
    <w:p w14:paraId="228AC3C6" w14:textId="77777777" w:rsidR="00E97E16" w:rsidRPr="00E97E16" w:rsidRDefault="00E97E16" w:rsidP="00FF5C48">
      <w:pPr>
        <w:pStyle w:val="Brezrazmikov"/>
      </w:pPr>
    </w:p>
    <w:p w14:paraId="04E0C816" w14:textId="77777777" w:rsidR="00CF6586" w:rsidRDefault="00CF6586" w:rsidP="00205333">
      <w:pPr>
        <w:pStyle w:val="Brezrazmikov"/>
        <w:numPr>
          <w:ilvl w:val="0"/>
          <w:numId w:val="21"/>
        </w:numPr>
        <w:jc w:val="center"/>
      </w:pPr>
    </w:p>
    <w:p w14:paraId="4FD6794D" w14:textId="77777777" w:rsidR="00CF6586" w:rsidRDefault="00CF6586" w:rsidP="00FF5C48">
      <w:pPr>
        <w:pStyle w:val="Brezrazmikov"/>
      </w:pPr>
    </w:p>
    <w:p w14:paraId="524E3C66" w14:textId="3E68A6DE" w:rsidR="00E97E16" w:rsidRPr="00E97E16" w:rsidRDefault="00E97E16" w:rsidP="00205333">
      <w:pPr>
        <w:pStyle w:val="Brezrazmikov"/>
        <w:numPr>
          <w:ilvl w:val="0"/>
          <w:numId w:val="33"/>
        </w:numPr>
      </w:pPr>
      <w:r w:rsidRPr="00E97E16">
        <w:t>Naročnik izvaja občasni skupni pregled in finančni nadzor. Finančni nadzor obsega nadzor nad uporabo pogodbeno dogovorjenih cen in preverbo kalkulacij pri eventualno dodatno naročenih delih.</w:t>
      </w:r>
    </w:p>
    <w:p w14:paraId="49DE79D3" w14:textId="77777777" w:rsidR="00E97E16" w:rsidRPr="00E97E16" w:rsidRDefault="00E97E16" w:rsidP="00205333">
      <w:pPr>
        <w:pStyle w:val="Brezrazmikov"/>
        <w:numPr>
          <w:ilvl w:val="0"/>
          <w:numId w:val="33"/>
        </w:numPr>
      </w:pPr>
      <w:r w:rsidRPr="00E97E16">
        <w:t>Naročnik od izvajalca pričakuje, da ga bo samoiniciativno obveščal o vsem, kar je pomembno in povezano z izpolnjevanjem pogodbe.</w:t>
      </w:r>
    </w:p>
    <w:p w14:paraId="76F4756E" w14:textId="77777777" w:rsidR="00E97E16" w:rsidRPr="00E97E16" w:rsidRDefault="00E97E16" w:rsidP="00FF5C48">
      <w:pPr>
        <w:pStyle w:val="Brezrazmikov"/>
      </w:pPr>
    </w:p>
    <w:p w14:paraId="1B49FEBD" w14:textId="77777777" w:rsidR="00E97E16" w:rsidRPr="00E97E16" w:rsidRDefault="00E97E16" w:rsidP="00D80FCB">
      <w:pPr>
        <w:pStyle w:val="Brezrazmikov"/>
        <w:keepNext/>
      </w:pPr>
      <w:r w:rsidRPr="00E97E16">
        <w:lastRenderedPageBreak/>
        <w:t>FINANČNA ZAVAROVANJA</w:t>
      </w:r>
    </w:p>
    <w:p w14:paraId="00BE6338" w14:textId="77777777" w:rsidR="00E97E16" w:rsidRPr="00E97E16" w:rsidRDefault="00E97E16" w:rsidP="00D80FCB">
      <w:pPr>
        <w:pStyle w:val="Brezrazmikov"/>
        <w:keepNext/>
      </w:pPr>
    </w:p>
    <w:p w14:paraId="3EAF2B35" w14:textId="77777777" w:rsidR="00CF6586" w:rsidRDefault="00CF6586" w:rsidP="00D80FCB">
      <w:pPr>
        <w:pStyle w:val="Brezrazmikov"/>
        <w:keepNext/>
        <w:numPr>
          <w:ilvl w:val="0"/>
          <w:numId w:val="21"/>
        </w:numPr>
        <w:jc w:val="center"/>
      </w:pPr>
    </w:p>
    <w:p w14:paraId="28D6B792" w14:textId="77777777" w:rsidR="00CF6586" w:rsidRDefault="00CF6586" w:rsidP="00D80FCB">
      <w:pPr>
        <w:pStyle w:val="Brezrazmikov"/>
        <w:keepNext/>
      </w:pPr>
    </w:p>
    <w:p w14:paraId="62099A3C" w14:textId="1D941198" w:rsidR="00E97E16" w:rsidRPr="00E97E16" w:rsidRDefault="00E97E16" w:rsidP="00205333">
      <w:pPr>
        <w:pStyle w:val="Brezrazmikov"/>
        <w:numPr>
          <w:ilvl w:val="0"/>
          <w:numId w:val="34"/>
        </w:numPr>
      </w:pPr>
      <w:r w:rsidRPr="00E97E16">
        <w:t xml:space="preserve">Izvajalec mora ob podpisu pogodbe kot jamstvo za dobro izvedbo pogodbenih obveznosti naročniku izročiti </w:t>
      </w:r>
      <w:r w:rsidR="00CF6586">
        <w:t>bančno garancijo ali kavcijsko zavarovanje, izdelano v skladu z vzorcem iz razpisne dokumentacije</w:t>
      </w:r>
      <w:r w:rsidRPr="00E97E16">
        <w:t>.</w:t>
      </w:r>
    </w:p>
    <w:p w14:paraId="256EE613" w14:textId="77777777" w:rsidR="00E97E16" w:rsidRPr="00E97E16" w:rsidRDefault="00E97E16" w:rsidP="00205333">
      <w:pPr>
        <w:pStyle w:val="Brezrazmikov"/>
        <w:numPr>
          <w:ilvl w:val="0"/>
          <w:numId w:val="34"/>
        </w:numPr>
      </w:pPr>
      <w:r w:rsidRPr="00E97E16">
        <w:t>Finančno zavarovanje lahko naročnik unovči pod naslednjimi pogoji:</w:t>
      </w:r>
    </w:p>
    <w:p w14:paraId="2A7D22D9" w14:textId="7B678408" w:rsidR="00E97E16" w:rsidRPr="00E97E16" w:rsidRDefault="00E97E16" w:rsidP="00205333">
      <w:pPr>
        <w:pStyle w:val="Brezrazmikov"/>
        <w:numPr>
          <w:ilvl w:val="0"/>
          <w:numId w:val="29"/>
        </w:numPr>
      </w:pPr>
      <w:r w:rsidRPr="00E97E16">
        <w:t>če se izkaže, da izvajalec dela ne opravlja v skladu z zahtevami pogodbe ali s specifikacijami;</w:t>
      </w:r>
    </w:p>
    <w:p w14:paraId="1DAE9E4C" w14:textId="4D4110EE" w:rsidR="00E97E16" w:rsidRPr="00E97E16" w:rsidRDefault="00E97E16" w:rsidP="00205333">
      <w:pPr>
        <w:pStyle w:val="Brezrazmikov"/>
        <w:numPr>
          <w:ilvl w:val="0"/>
          <w:numId w:val="29"/>
        </w:numPr>
      </w:pPr>
      <w:r w:rsidRPr="00E97E16">
        <w:t>če naročnik razdre pogodbo zaradi kršitev ali zamude na strani izvajalca;</w:t>
      </w:r>
    </w:p>
    <w:p w14:paraId="4EFB9DAE" w14:textId="54335533" w:rsidR="00E97E16" w:rsidRPr="00E97E16" w:rsidRDefault="00E97E16" w:rsidP="00205333">
      <w:pPr>
        <w:pStyle w:val="Brezrazmikov"/>
        <w:numPr>
          <w:ilvl w:val="0"/>
          <w:numId w:val="29"/>
        </w:numPr>
      </w:pPr>
      <w:r w:rsidRPr="00E97E16">
        <w:t>če se pomanjkljivosti na zahtevo naročnika ne odpravijo v primernem roku, ki ga določi naročnik.</w:t>
      </w:r>
    </w:p>
    <w:p w14:paraId="27B2EF96" w14:textId="77777777" w:rsidR="00E97E16" w:rsidRPr="00E97E16" w:rsidRDefault="00E97E16" w:rsidP="00205333">
      <w:pPr>
        <w:pStyle w:val="Brezrazmikov"/>
        <w:numPr>
          <w:ilvl w:val="0"/>
          <w:numId w:val="34"/>
        </w:numPr>
      </w:pPr>
      <w:r w:rsidRPr="00E97E16">
        <w:t>Predložitev zavarovanja za dobro izvedbo pogodbenih obveznosti je pogoj za veljavnost pogodbe.</w:t>
      </w:r>
    </w:p>
    <w:p w14:paraId="169E253C" w14:textId="77777777" w:rsidR="00E97E16" w:rsidRPr="00E97E16" w:rsidRDefault="00E97E16" w:rsidP="00FF5C48">
      <w:pPr>
        <w:pStyle w:val="Brezrazmikov"/>
      </w:pPr>
    </w:p>
    <w:p w14:paraId="4C073D2C" w14:textId="77777777" w:rsidR="00E97E16" w:rsidRPr="00E97E16" w:rsidRDefault="00E97E16" w:rsidP="00FF5C48">
      <w:pPr>
        <w:pStyle w:val="Brezrazmikov"/>
      </w:pPr>
      <w:r w:rsidRPr="00E97E16">
        <w:t>ODGOVORNOST, ZAVAROVANJE IN POGODBENE SANKCIJE</w:t>
      </w:r>
    </w:p>
    <w:p w14:paraId="4CC29AAC" w14:textId="77777777" w:rsidR="00E97E16" w:rsidRPr="00E97E16" w:rsidRDefault="00E97E16" w:rsidP="00FF5C48">
      <w:pPr>
        <w:pStyle w:val="Brezrazmikov"/>
      </w:pPr>
    </w:p>
    <w:p w14:paraId="1021DF0F" w14:textId="77777777" w:rsidR="00CF6586" w:rsidRDefault="00CF6586" w:rsidP="00205333">
      <w:pPr>
        <w:pStyle w:val="Brezrazmikov"/>
        <w:numPr>
          <w:ilvl w:val="0"/>
          <w:numId w:val="21"/>
        </w:numPr>
        <w:jc w:val="center"/>
      </w:pPr>
    </w:p>
    <w:p w14:paraId="33D101C3" w14:textId="77777777" w:rsidR="00CF6586" w:rsidRDefault="00CF6586" w:rsidP="00FF5C48">
      <w:pPr>
        <w:pStyle w:val="Brezrazmikov"/>
      </w:pPr>
    </w:p>
    <w:p w14:paraId="583F7951" w14:textId="4C35402A" w:rsidR="00E97E16" w:rsidRPr="00E97E16" w:rsidRDefault="00E97E16" w:rsidP="00205333">
      <w:pPr>
        <w:pStyle w:val="Brezrazmikov"/>
        <w:numPr>
          <w:ilvl w:val="0"/>
          <w:numId w:val="35"/>
        </w:numPr>
        <w:ind w:left="360"/>
      </w:pPr>
      <w:r w:rsidRPr="00E97E16">
        <w:t>Izvajalec je v skladu z zakonom odgovoren za škodo, ki jo pri opravljanju ali v zvezi z opravljanjem pogodbenih del povzročijo pri njem zaposleni ljudje uporabnikom, drugim osebam ali stvarem. Izvajalec se obvezuje, da je odškodninsko odgovoren za nastalo škodo, ki jo izvajalec povzroči naročniku ali jo bo moral naročnik poravnati tretjim osebam zaradi nepravilnega in nepravočasnega opravljanja predmetnega dela.</w:t>
      </w:r>
    </w:p>
    <w:p w14:paraId="14D5B889" w14:textId="0FC1666C" w:rsidR="00E97E16" w:rsidRPr="00E97E16" w:rsidRDefault="00E97E16" w:rsidP="00205333">
      <w:pPr>
        <w:pStyle w:val="Brezrazmikov"/>
        <w:numPr>
          <w:ilvl w:val="0"/>
          <w:numId w:val="35"/>
        </w:numPr>
        <w:ind w:left="360"/>
      </w:pPr>
      <w:r w:rsidRPr="00E97E16">
        <w:t>Ob prevzemu je naročnik dolžan pregledati izvršena dela po tej pogodbi. Morebitne napake se vpišejo v zapisnik o komisijskem pregledu, pri čemer se sporazumno določi rok za njihovo odpravo. Če izvajalec ne odpravi napak v dogovorjenem roku, jih je, po načelu dobrega gospodarja, upravičen odpraviti naročnik na račun izvajalca. Za pokritje teh stroškov bo naročnik unovčil bančno garancijo za dobro izvedbo pogodbenih obveznosti.</w:t>
      </w:r>
    </w:p>
    <w:p w14:paraId="6615168A" w14:textId="77777777" w:rsidR="00E97E16" w:rsidRPr="00E97E16" w:rsidRDefault="00E97E16" w:rsidP="00205333">
      <w:pPr>
        <w:pStyle w:val="Brezrazmikov"/>
        <w:numPr>
          <w:ilvl w:val="0"/>
          <w:numId w:val="35"/>
        </w:numPr>
        <w:ind w:left="360"/>
      </w:pPr>
      <w:r w:rsidRPr="00E97E16">
        <w:t>Če izvajalec ne izvaja dela skladno s to pogodbo ali izvaja dela nepravilno in v nasprotju s pravili stroke in ne reagira na pisne zahteve naročnika, da odpravi pomanjkljivosti v dogovorjenem roku, ima naročnik pravico, da odpravo pomanjkljivosti naroči drugemu izvajalcu na stroške izvajalca.</w:t>
      </w:r>
    </w:p>
    <w:p w14:paraId="520EA3DE" w14:textId="0982ED58" w:rsidR="00E97E16" w:rsidRDefault="00E97E16" w:rsidP="00FF5C48">
      <w:pPr>
        <w:pStyle w:val="Brezrazmikov"/>
      </w:pPr>
    </w:p>
    <w:p w14:paraId="7ED7ED9B" w14:textId="3CC34CB1" w:rsidR="00CF6586" w:rsidRDefault="00CF6586" w:rsidP="00205333">
      <w:pPr>
        <w:pStyle w:val="Brezrazmikov"/>
        <w:numPr>
          <w:ilvl w:val="0"/>
          <w:numId w:val="21"/>
        </w:numPr>
        <w:jc w:val="center"/>
      </w:pPr>
    </w:p>
    <w:p w14:paraId="2B620608" w14:textId="77777777" w:rsidR="00CF6586" w:rsidRPr="00E97E16" w:rsidRDefault="00CF6586" w:rsidP="00FF5C48">
      <w:pPr>
        <w:pStyle w:val="Brezrazmikov"/>
      </w:pPr>
    </w:p>
    <w:p w14:paraId="054C625F" w14:textId="2AEDBC87" w:rsidR="00E97E16" w:rsidRPr="00E97E16" w:rsidRDefault="00E97E16" w:rsidP="00205333">
      <w:pPr>
        <w:pStyle w:val="Brezrazmikov"/>
        <w:numPr>
          <w:ilvl w:val="0"/>
          <w:numId w:val="36"/>
        </w:numPr>
      </w:pPr>
      <w:r w:rsidRPr="00E97E16">
        <w:t xml:space="preserve">Naročnik bo izvajalcu zaračunal </w:t>
      </w:r>
      <w:r w:rsidR="00897EAC">
        <w:t xml:space="preserve">pogodbeno </w:t>
      </w:r>
      <w:r w:rsidRPr="00E97E16">
        <w:t xml:space="preserve">kazen, če izvajalec ne zagotovi </w:t>
      </w:r>
      <w:r w:rsidR="00897EAC">
        <w:t xml:space="preserve">dogovorjenega </w:t>
      </w:r>
      <w:r w:rsidRPr="00E97E16">
        <w:t>rednega dnevnega prevzema produkta, v višini 20,00 EUR (dvajset evrov) na tono neprevzete dnevne količine produkta za prvi dan zamude in 3,00 EUR (tri evre) na tono neprevzete dnevne količine produkta za vsak nadaljnji koledarski dan, dokler izvajalec ne prevzame celotne dnevne količine produkta, za katero je prišel v zamudo, pri čemer se kazen za neprevzeto dnevno količino rinfuze začne obračunavati drugi (2.) delovni dan od dneva neprevzema dnevne količine produkta.</w:t>
      </w:r>
    </w:p>
    <w:p w14:paraId="5E668A36" w14:textId="4F35B1BE" w:rsidR="00E97E16" w:rsidRPr="00E97E16" w:rsidRDefault="00897EAC" w:rsidP="00205333">
      <w:pPr>
        <w:pStyle w:val="Brezrazmikov"/>
        <w:numPr>
          <w:ilvl w:val="0"/>
          <w:numId w:val="36"/>
        </w:numPr>
      </w:pPr>
      <w:r>
        <w:t>Pogodbena kazen</w:t>
      </w:r>
      <w:r w:rsidR="00E97E16" w:rsidRPr="00E97E16">
        <w:t xml:space="preserve"> za dnevno neprevzete količine se obračunava do višine 1 % (enega odstotka) vrednosti pogodbe brez DDV iz </w:t>
      </w:r>
      <w:r w:rsidR="004E2359">
        <w:t>5</w:t>
      </w:r>
      <w:r w:rsidR="00E97E16" w:rsidRPr="00E97E16">
        <w:t xml:space="preserve">. člena te pogodbe. V kolikor </w:t>
      </w:r>
      <w:r w:rsidR="004E2359">
        <w:t xml:space="preserve">pogodbena </w:t>
      </w:r>
      <w:r w:rsidR="00E97E16" w:rsidRPr="00E97E16">
        <w:t xml:space="preserve">kazen preseže višino 1 % (enega odstotka) </w:t>
      </w:r>
      <w:r w:rsidR="004E2359">
        <w:t>pogodbene vrednosti brez DDV</w:t>
      </w:r>
      <w:r w:rsidR="00E97E16" w:rsidRPr="00E97E16">
        <w:t>, lahko naročnik unovči finančno zavarovanje.</w:t>
      </w:r>
    </w:p>
    <w:p w14:paraId="1ED12032" w14:textId="77777777" w:rsidR="00E97E16" w:rsidRPr="00E97E16" w:rsidRDefault="00E97E16" w:rsidP="00FF5C48">
      <w:pPr>
        <w:pStyle w:val="Brezrazmikov"/>
      </w:pPr>
    </w:p>
    <w:p w14:paraId="7CAE38D4" w14:textId="77777777" w:rsidR="00CF6586" w:rsidRDefault="00CF6586" w:rsidP="00205333">
      <w:pPr>
        <w:pStyle w:val="Brezrazmikov"/>
        <w:numPr>
          <w:ilvl w:val="0"/>
          <w:numId w:val="21"/>
        </w:numPr>
        <w:jc w:val="center"/>
      </w:pPr>
    </w:p>
    <w:p w14:paraId="6CAA343A" w14:textId="77777777" w:rsidR="00CF6586" w:rsidRDefault="00CF6586" w:rsidP="00FF5C48">
      <w:pPr>
        <w:pStyle w:val="Brezrazmikov"/>
      </w:pPr>
    </w:p>
    <w:p w14:paraId="7D92475A" w14:textId="2F50192E" w:rsidR="00E97E16" w:rsidRPr="00D06B75" w:rsidRDefault="00E97E16" w:rsidP="00205333">
      <w:pPr>
        <w:pStyle w:val="Brezrazmikov"/>
        <w:numPr>
          <w:ilvl w:val="0"/>
          <w:numId w:val="37"/>
        </w:numPr>
      </w:pPr>
      <w:r w:rsidRPr="00D06B75">
        <w:t>Za uveljavljanje dogovorjene kazni iz pogodbe bo naročnik izvajalcu izstavil račun s plačilnim rokom osem (8) koledarskih dni od dneva izstavitve računa, čeprav ob kršitvi roka izvedbe izvajalca na to ni posebej opozoril. V primeru zamude pri plačilu računa, je izvajalec dolžan naročniku plačati zakonske zamudne obresti.</w:t>
      </w:r>
    </w:p>
    <w:p w14:paraId="6FC84918" w14:textId="3AA2FDF2" w:rsidR="00E97E16" w:rsidRPr="00D06B75" w:rsidRDefault="00E97E16" w:rsidP="00205333">
      <w:pPr>
        <w:pStyle w:val="Brezrazmikov"/>
        <w:numPr>
          <w:ilvl w:val="0"/>
          <w:numId w:val="37"/>
        </w:numPr>
      </w:pPr>
      <w:r w:rsidRPr="00D06B75">
        <w:t xml:space="preserve">Naročnik in izvajalec soglašata, da pravica zaračunati </w:t>
      </w:r>
      <w:r w:rsidR="004E2359" w:rsidRPr="00D06B75">
        <w:t xml:space="preserve">pogodbeno </w:t>
      </w:r>
      <w:r w:rsidRPr="00D06B75">
        <w:t xml:space="preserve">kazen ni pogojena z nastankom škode pri naročniku. Za povračilo tako nastale škode bo naročnik unovčil finančno zavarovanje za </w:t>
      </w:r>
      <w:r w:rsidR="00D06B75" w:rsidRPr="00D06B75">
        <w:t>dobro</w:t>
      </w:r>
      <w:r w:rsidRPr="00D06B75">
        <w:t xml:space="preserve"> izvedb</w:t>
      </w:r>
      <w:r w:rsidR="00D06B75" w:rsidRPr="00D06B75">
        <w:t>o</w:t>
      </w:r>
      <w:r w:rsidRPr="00D06B75">
        <w:t xml:space="preserve"> </w:t>
      </w:r>
      <w:r w:rsidR="004E2359" w:rsidRPr="00D06B75">
        <w:t xml:space="preserve">pogodbenih </w:t>
      </w:r>
      <w:r w:rsidRPr="00D06B75">
        <w:t xml:space="preserve">obveznosti oziroma bo škodo uveljavljal tudi po splošnih načelih odškodninske odgovornosti, neodvisno od uveljavljanja </w:t>
      </w:r>
      <w:r w:rsidR="00D06B75" w:rsidRPr="00D06B75">
        <w:t xml:space="preserve">pogodbene </w:t>
      </w:r>
      <w:r w:rsidRPr="00D06B75">
        <w:t>kazni.</w:t>
      </w:r>
    </w:p>
    <w:p w14:paraId="71A9123B" w14:textId="77777777" w:rsidR="00E97E16" w:rsidRPr="00E97E16" w:rsidRDefault="00E97E16" w:rsidP="00FF5C48">
      <w:pPr>
        <w:pStyle w:val="Brezrazmikov"/>
      </w:pPr>
    </w:p>
    <w:p w14:paraId="7E2D4CA7" w14:textId="77777777" w:rsidR="00E97E16" w:rsidRPr="00E97E16" w:rsidRDefault="00E97E16" w:rsidP="00FF5C48">
      <w:pPr>
        <w:pStyle w:val="Brezrazmikov"/>
      </w:pPr>
      <w:r w:rsidRPr="00E97E16">
        <w:t>ODSTOP OD POGODBE</w:t>
      </w:r>
    </w:p>
    <w:p w14:paraId="2AE2A02D" w14:textId="77777777" w:rsidR="00E97E16" w:rsidRPr="00E97E16" w:rsidRDefault="00E97E16" w:rsidP="00FF5C48">
      <w:pPr>
        <w:pStyle w:val="Brezrazmikov"/>
      </w:pPr>
    </w:p>
    <w:p w14:paraId="1CEC6568" w14:textId="77777777" w:rsidR="00CF6586" w:rsidRDefault="00CF6586" w:rsidP="00205333">
      <w:pPr>
        <w:pStyle w:val="Brezrazmikov"/>
        <w:numPr>
          <w:ilvl w:val="0"/>
          <w:numId w:val="21"/>
        </w:numPr>
        <w:jc w:val="center"/>
      </w:pPr>
    </w:p>
    <w:p w14:paraId="31820CC6" w14:textId="4B768580" w:rsidR="00E97E16" w:rsidRPr="00E97E16" w:rsidRDefault="00E97E16" w:rsidP="00205333">
      <w:pPr>
        <w:pStyle w:val="Brezrazmikov"/>
        <w:numPr>
          <w:ilvl w:val="0"/>
          <w:numId w:val="38"/>
        </w:numPr>
        <w:ind w:left="360"/>
      </w:pPr>
      <w:r w:rsidRPr="00E97E16">
        <w:t>Katerakoli od pogodbenih strank lahko zaradi kršitev pogodbenih obveznosti nasprotne stranke, če kršitve ne prenehajo po pisnem opominu, odstopi od pogodbe. V primeru odstopa sta pogodbeni stranki dolžni poravnati medsebojne obveznosti iz tega sporazuma in nastalo škodo.</w:t>
      </w:r>
    </w:p>
    <w:p w14:paraId="1AF106AE" w14:textId="77777777" w:rsidR="00E97E16" w:rsidRPr="00E97E16" w:rsidRDefault="00E97E16" w:rsidP="00205333">
      <w:pPr>
        <w:pStyle w:val="Brezrazmikov"/>
        <w:numPr>
          <w:ilvl w:val="0"/>
          <w:numId w:val="38"/>
        </w:numPr>
        <w:ind w:left="360"/>
      </w:pPr>
      <w:r w:rsidRPr="00E97E16">
        <w:t>Naročnik ima pravico odstopiti od pogodbe in unovčiti finančno zavarovanje za dobro izvedbo posla, če:</w:t>
      </w:r>
    </w:p>
    <w:p w14:paraId="2B99F031" w14:textId="7875CF71" w:rsidR="00E97E16" w:rsidRPr="00E97E16" w:rsidRDefault="00E97E16" w:rsidP="00205333">
      <w:pPr>
        <w:pStyle w:val="Brezrazmikov"/>
        <w:numPr>
          <w:ilvl w:val="1"/>
          <w:numId w:val="38"/>
        </w:numPr>
      </w:pPr>
      <w:r w:rsidRPr="00E97E16">
        <w:t xml:space="preserve">izvajalec ne izpolnjuje določil </w:t>
      </w:r>
      <w:r w:rsidR="00D06B75">
        <w:t>pogodbe</w:t>
      </w:r>
      <w:r w:rsidRPr="00E97E16">
        <w:t xml:space="preserve"> ali jih kako drugače krši;</w:t>
      </w:r>
    </w:p>
    <w:p w14:paraId="4BA05D5E" w14:textId="1DF8594A" w:rsidR="00E97E16" w:rsidRPr="00E97E16" w:rsidRDefault="00E97E16" w:rsidP="00205333">
      <w:pPr>
        <w:pStyle w:val="Brezrazmikov"/>
        <w:numPr>
          <w:ilvl w:val="1"/>
          <w:numId w:val="38"/>
        </w:numPr>
      </w:pPr>
      <w:r w:rsidRPr="00E97E16">
        <w:t>prekine z deli brez pisnega soglasja naročnika;</w:t>
      </w:r>
    </w:p>
    <w:p w14:paraId="622AC99F" w14:textId="5B863DEE" w:rsidR="00E97E16" w:rsidRPr="00E97E16" w:rsidRDefault="00E97E16" w:rsidP="00205333">
      <w:pPr>
        <w:pStyle w:val="Brezrazmikov"/>
        <w:numPr>
          <w:ilvl w:val="1"/>
          <w:numId w:val="38"/>
        </w:numPr>
      </w:pPr>
      <w:r w:rsidRPr="00E97E16">
        <w:t>če izvajalec v navedenem roku brez utemeljenega razloga pisno ne potrdi sprejema naročila;</w:t>
      </w:r>
    </w:p>
    <w:p w14:paraId="1E85B6E0" w14:textId="4802A954" w:rsidR="00E97E16" w:rsidRPr="00E97E16" w:rsidRDefault="00E97E16" w:rsidP="00205333">
      <w:pPr>
        <w:pStyle w:val="Brezrazmikov"/>
        <w:numPr>
          <w:ilvl w:val="1"/>
          <w:numId w:val="38"/>
        </w:numPr>
      </w:pPr>
      <w:r w:rsidRPr="00E97E16">
        <w:t>pride do unovčitev finančnega zavarovanja za dobro izvedbo pogodbenih obveznosti;</w:t>
      </w:r>
    </w:p>
    <w:p w14:paraId="523D0D8E" w14:textId="111E9C08" w:rsidR="00E97E16" w:rsidRPr="00E97E16" w:rsidRDefault="00E97E16" w:rsidP="00205333">
      <w:pPr>
        <w:pStyle w:val="Brezrazmikov"/>
        <w:numPr>
          <w:ilvl w:val="1"/>
          <w:numId w:val="38"/>
        </w:numPr>
      </w:pPr>
      <w:r w:rsidRPr="00E97E16">
        <w:t>je uveden postopek prenehanja delovanja izvajalca (npr. stečaj) ali je uveden postopek prisilne poravnave ali je s strani pristojnih organov sprejet sklep o insolventnosti izvajalca, o čemer mora izvajalec naročnika nemudoma pisno opozoriti.</w:t>
      </w:r>
    </w:p>
    <w:p w14:paraId="63FCC53E" w14:textId="0B3DE42B" w:rsidR="00E97E16" w:rsidRDefault="00E97E16" w:rsidP="00205333">
      <w:pPr>
        <w:pStyle w:val="Brezrazmikov"/>
        <w:numPr>
          <w:ilvl w:val="0"/>
          <w:numId w:val="38"/>
        </w:numPr>
        <w:ind w:left="360"/>
      </w:pPr>
      <w:r w:rsidRPr="00E97E16">
        <w:t>Zgoraj naštete ukrepe lahko naročnik uveljavlja po opominu, po katerem izvajalec ne odpravi kršitve oziroma je kršitev kljub opominu ponovno zagrešil. Opomin mora biti izvajalcu poslan pisno, po telefaksu ali na elektronski način.</w:t>
      </w:r>
    </w:p>
    <w:p w14:paraId="59FB8A56" w14:textId="77777777" w:rsidR="00E97E16" w:rsidRPr="007916A1" w:rsidRDefault="00E97E16" w:rsidP="00FF5C48">
      <w:pPr>
        <w:pStyle w:val="Brezrazmikov"/>
      </w:pPr>
    </w:p>
    <w:bookmarkEnd w:id="19"/>
    <w:p w14:paraId="6675FF42" w14:textId="77777777" w:rsidR="00583538" w:rsidRPr="00CF6586" w:rsidRDefault="00583538" w:rsidP="007915B3">
      <w:pPr>
        <w:pStyle w:val="Brezrazmikov"/>
        <w:keepNext/>
        <w:rPr>
          <w:bCs/>
        </w:rPr>
      </w:pPr>
      <w:r w:rsidRPr="00CF6586">
        <w:rPr>
          <w:bCs/>
        </w:rPr>
        <w:t>PROTIKORUPCIJSKA IN SOCIALNA KLAVZULA</w:t>
      </w:r>
    </w:p>
    <w:p w14:paraId="57CE8036" w14:textId="77777777" w:rsidR="00583538" w:rsidRPr="007916A1" w:rsidRDefault="00583538" w:rsidP="007915B3">
      <w:pPr>
        <w:pStyle w:val="Brezrazmikov"/>
        <w:keepNext/>
        <w:rPr>
          <w:b/>
        </w:rPr>
      </w:pPr>
    </w:p>
    <w:p w14:paraId="28196D69" w14:textId="77777777" w:rsidR="00583538" w:rsidRDefault="00583538" w:rsidP="00205333">
      <w:pPr>
        <w:pStyle w:val="Brezrazmikov"/>
        <w:keepNext/>
        <w:numPr>
          <w:ilvl w:val="0"/>
          <w:numId w:val="21"/>
        </w:numPr>
        <w:jc w:val="center"/>
      </w:pPr>
    </w:p>
    <w:p w14:paraId="72872E28" w14:textId="77777777" w:rsidR="00583538" w:rsidRPr="007916A1" w:rsidRDefault="00583538" w:rsidP="007915B3">
      <w:pPr>
        <w:pStyle w:val="Brezrazmikov"/>
        <w:keepNext/>
        <w:rPr>
          <w:b/>
          <w:highlight w:val="yellow"/>
        </w:rPr>
      </w:pPr>
    </w:p>
    <w:p w14:paraId="4702ACA4" w14:textId="79DD1783" w:rsidR="00583538" w:rsidRPr="007916A1" w:rsidRDefault="00583538" w:rsidP="00205333">
      <w:pPr>
        <w:pStyle w:val="Brezrazmikov"/>
        <w:keepNext/>
        <w:numPr>
          <w:ilvl w:val="0"/>
          <w:numId w:val="40"/>
        </w:numPr>
      </w:pPr>
      <w:r>
        <w:t xml:space="preserve">Ta </w:t>
      </w:r>
      <w:r w:rsidR="00CF6586">
        <w:t>pogodba</w:t>
      </w:r>
      <w:r w:rsidRPr="007916A1">
        <w:t xml:space="preserve"> je nič</w:t>
      </w:r>
      <w:r w:rsidR="00CF6586">
        <w:t>na</w:t>
      </w:r>
      <w:r w:rsidRPr="007916A1">
        <w:t>, če kdorkoli v imenu ali na račun druge stranke, predstavniku ali posredniku organa ali organizacije iz javnega sektorja obljubi, ponudi ali da kakršnokoli nedovoljeno korist za:</w:t>
      </w:r>
    </w:p>
    <w:p w14:paraId="4CA5F003" w14:textId="77777777" w:rsidR="00583538" w:rsidRPr="007916A1" w:rsidRDefault="00583538" w:rsidP="00205333">
      <w:pPr>
        <w:pStyle w:val="Brezrazmikov"/>
        <w:numPr>
          <w:ilvl w:val="0"/>
          <w:numId w:val="39"/>
        </w:numPr>
      </w:pPr>
      <w:r w:rsidRPr="007916A1">
        <w:t>pridobitev posla ali</w:t>
      </w:r>
    </w:p>
    <w:p w14:paraId="14F5742A" w14:textId="77777777" w:rsidR="00583538" w:rsidRPr="007916A1" w:rsidRDefault="00583538" w:rsidP="00205333">
      <w:pPr>
        <w:pStyle w:val="Brezrazmikov"/>
        <w:numPr>
          <w:ilvl w:val="0"/>
          <w:numId w:val="39"/>
        </w:numPr>
      </w:pPr>
      <w:r w:rsidRPr="007916A1">
        <w:t>za sklenitev posla pod ugodnejšimi pogoji ali</w:t>
      </w:r>
    </w:p>
    <w:p w14:paraId="27763744" w14:textId="447F17BF" w:rsidR="00583538" w:rsidRPr="007916A1" w:rsidRDefault="00583538" w:rsidP="00205333">
      <w:pPr>
        <w:pStyle w:val="Brezrazmikov"/>
        <w:numPr>
          <w:ilvl w:val="0"/>
          <w:numId w:val="39"/>
        </w:numPr>
      </w:pPr>
      <w:r w:rsidRPr="007916A1">
        <w:t xml:space="preserve">za opustitev dolžnega nadzora nad izvajanjem </w:t>
      </w:r>
      <w:r w:rsidRPr="00E57C1B">
        <w:t>obveznosti po te</w:t>
      </w:r>
      <w:r w:rsidR="00CF6586">
        <w:t xml:space="preserve">j pogodbi </w:t>
      </w:r>
      <w:r w:rsidRPr="007916A1">
        <w:t>ali</w:t>
      </w:r>
    </w:p>
    <w:p w14:paraId="7D32F488" w14:textId="61D72D66" w:rsidR="00583538" w:rsidRPr="007916A1" w:rsidRDefault="00583538" w:rsidP="00205333">
      <w:pPr>
        <w:pStyle w:val="Brezrazmikov"/>
        <w:numPr>
          <w:ilvl w:val="0"/>
          <w:numId w:val="39"/>
        </w:numPr>
      </w:pPr>
      <w:r w:rsidRPr="007916A1">
        <w:t xml:space="preserve">za drugo ravnanje ali opustitev, s katerim je organu ali organizaciji iz javnega sektorja povzročena škoda ali je omogočena pridobitev nedovoljene koristi predstavniku organa, posredniku organa ali organizacije iz javnega sektorja, drugi stranki </w:t>
      </w:r>
      <w:r w:rsidR="00CF6586">
        <w:t>pogodbe</w:t>
      </w:r>
      <w:r>
        <w:t xml:space="preserve"> </w:t>
      </w:r>
      <w:r w:rsidRPr="007916A1">
        <w:t>ali njenemu predstavniku, zastopniku, posredniku.</w:t>
      </w:r>
    </w:p>
    <w:p w14:paraId="26DBF487" w14:textId="4E87EE2C" w:rsidR="00583538" w:rsidRDefault="00583538" w:rsidP="00205333">
      <w:pPr>
        <w:pStyle w:val="Brezrazmikov"/>
        <w:numPr>
          <w:ilvl w:val="0"/>
          <w:numId w:val="40"/>
        </w:numPr>
      </w:pPr>
      <w:r>
        <w:t xml:space="preserve">Naročnik in </w:t>
      </w:r>
      <w:r w:rsidR="00CF6586">
        <w:t>izvajalec</w:t>
      </w:r>
      <w:r>
        <w:t xml:space="preserve"> in </w:t>
      </w:r>
      <w:r w:rsidR="00CF6586">
        <w:t>njuni</w:t>
      </w:r>
      <w:r>
        <w:t xml:space="preserve"> zakoniti zastopniki izrecno izjavljajo, da v postopku sklepanja in izvajanja te</w:t>
      </w:r>
      <w:r w:rsidR="00CF6586">
        <w:t xml:space="preserve"> pogodbe </w:t>
      </w:r>
      <w:r>
        <w:t>ni prišlo in ne prihaja do nikakršnih dejanj, ki bi bila v nasprotju z veljavno zakonodajo in/ali imajo znake koruptivnih dejanj. V primeru, da se pri postopku sklepanja in izvajanja te</w:t>
      </w:r>
      <w:r w:rsidR="007915B3">
        <w:t xml:space="preserve"> pogodbe u</w:t>
      </w:r>
      <w:r>
        <w:t xml:space="preserve">gotovi, da so se zgodila koruptivna dejanja, potem se šteje ta </w:t>
      </w:r>
      <w:r w:rsidR="00D06B75">
        <w:t>pogodba</w:t>
      </w:r>
      <w:r>
        <w:t xml:space="preserve"> za ničen</w:t>
      </w:r>
      <w:r w:rsidR="00D06B75">
        <w:t>o</w:t>
      </w:r>
      <w:r>
        <w:t xml:space="preserve"> in brez učinka v pravnem prometu, kar se zgodi v trenutku, ko je zoper posameznika ali zoper pravno osebo, ki je </w:t>
      </w:r>
      <w:r w:rsidR="00D06B75">
        <w:t>izvajalec</w:t>
      </w:r>
      <w:r>
        <w:t xml:space="preserve"> ali njen zakoniti zastopnik, vložena pravnomočna obtožba ali obtožni predlog.</w:t>
      </w:r>
    </w:p>
    <w:p w14:paraId="7CFD7761" w14:textId="77777777" w:rsidR="007915B3" w:rsidRDefault="007915B3" w:rsidP="00FF5C48">
      <w:pPr>
        <w:pStyle w:val="Brezrazmikov"/>
      </w:pPr>
    </w:p>
    <w:p w14:paraId="1740B594" w14:textId="77777777" w:rsidR="007915B3" w:rsidRDefault="007915B3" w:rsidP="00205333">
      <w:pPr>
        <w:pStyle w:val="Brezrazmikov"/>
        <w:numPr>
          <w:ilvl w:val="0"/>
          <w:numId w:val="21"/>
        </w:numPr>
        <w:jc w:val="center"/>
      </w:pPr>
    </w:p>
    <w:p w14:paraId="3585E27B" w14:textId="77777777" w:rsidR="007915B3" w:rsidRDefault="007915B3" w:rsidP="00FF5C48">
      <w:pPr>
        <w:pStyle w:val="Brezrazmikov"/>
      </w:pPr>
    </w:p>
    <w:p w14:paraId="1DC32722" w14:textId="6BC5683D" w:rsidR="00583538" w:rsidRDefault="00583538" w:rsidP="00205333">
      <w:pPr>
        <w:pStyle w:val="Brezrazmikov"/>
        <w:numPr>
          <w:ilvl w:val="0"/>
          <w:numId w:val="41"/>
        </w:numPr>
      </w:pPr>
      <w:r>
        <w:t xml:space="preserve">Ta </w:t>
      </w:r>
      <w:r w:rsidR="007915B3">
        <w:t>pogodba</w:t>
      </w:r>
      <w:r>
        <w:t xml:space="preserve"> je sklenjen</w:t>
      </w:r>
      <w:r w:rsidR="007915B3">
        <w:t>a</w:t>
      </w:r>
      <w:r>
        <w:t xml:space="preserve"> pod razveznim pogojem, </w:t>
      </w:r>
      <w:r w:rsidRPr="008737F3">
        <w:t>ki se uresniči</w:t>
      </w:r>
      <w:r>
        <w:t>:</w:t>
      </w:r>
    </w:p>
    <w:p w14:paraId="62C0F720" w14:textId="72429C64" w:rsidR="00583538" w:rsidRDefault="00583538" w:rsidP="00205333">
      <w:pPr>
        <w:pStyle w:val="Brezrazmikov"/>
        <w:numPr>
          <w:ilvl w:val="0"/>
          <w:numId w:val="42"/>
        </w:numPr>
      </w:pPr>
      <w:r w:rsidRPr="008737F3">
        <w:t xml:space="preserve">če je naročnik seznanjen, da je sodišče s pravnomočno odločitvijo ugotovilo kršitev obveznosti iz drugega odstavka 3. člena </w:t>
      </w:r>
      <w:r>
        <w:t>ZJN-3</w:t>
      </w:r>
      <w:r w:rsidRPr="008737F3">
        <w:t xml:space="preserve"> s strani </w:t>
      </w:r>
      <w:r w:rsidR="00D06B75">
        <w:t>izvajalca</w:t>
      </w:r>
      <w:r w:rsidRPr="008737F3">
        <w:t xml:space="preserve"> ali njegovega podizvajalca ali </w:t>
      </w:r>
    </w:p>
    <w:p w14:paraId="1FD5742C" w14:textId="4759EE36" w:rsidR="00583538" w:rsidRDefault="00583538" w:rsidP="00205333">
      <w:pPr>
        <w:pStyle w:val="Brezrazmikov"/>
        <w:numPr>
          <w:ilvl w:val="0"/>
          <w:numId w:val="42"/>
        </w:numPr>
      </w:pPr>
      <w:r w:rsidRPr="008737F3">
        <w:t xml:space="preserve">če je naročnik seznanjen, da je pristojni državni organ pri </w:t>
      </w:r>
      <w:r w:rsidR="00D06B75">
        <w:t>izvajalcu</w:t>
      </w:r>
      <w:r w:rsidRPr="008737F3">
        <w:t xml:space="preserve"> ali njegovem podizvajalcu v času izvajanja</w:t>
      </w:r>
      <w:r>
        <w:t xml:space="preserve"> </w:t>
      </w:r>
      <w:r w:rsidR="00D06B75">
        <w:t>pogodbe</w:t>
      </w:r>
      <w:r w:rsidRPr="008737F3">
        <w:t xml:space="preserve"> ugotovil najmanj dve kršitvi v zvezi </w:t>
      </w:r>
      <w:r>
        <w:t>z/</w:t>
      </w:r>
      <w:r w:rsidRPr="008737F3">
        <w:t>s</w:t>
      </w:r>
      <w:r>
        <w:t>:</w:t>
      </w:r>
    </w:p>
    <w:p w14:paraId="5AD684E3" w14:textId="77777777" w:rsidR="00583538" w:rsidRDefault="00583538" w:rsidP="00205333">
      <w:pPr>
        <w:pStyle w:val="Brezrazmikov"/>
        <w:numPr>
          <w:ilvl w:val="1"/>
          <w:numId w:val="42"/>
        </w:numPr>
      </w:pPr>
      <w:r w:rsidRPr="008737F3">
        <w:t xml:space="preserve">plačilom za delo, </w:t>
      </w:r>
    </w:p>
    <w:p w14:paraId="72B4EE8D" w14:textId="77777777" w:rsidR="00583538" w:rsidRDefault="00583538" w:rsidP="00205333">
      <w:pPr>
        <w:pStyle w:val="Brezrazmikov"/>
        <w:numPr>
          <w:ilvl w:val="1"/>
          <w:numId w:val="42"/>
        </w:numPr>
      </w:pPr>
      <w:r w:rsidRPr="008737F3">
        <w:t xml:space="preserve">delovnim časom, </w:t>
      </w:r>
    </w:p>
    <w:p w14:paraId="22307B41" w14:textId="77777777" w:rsidR="00583538" w:rsidRDefault="00583538" w:rsidP="00205333">
      <w:pPr>
        <w:pStyle w:val="Brezrazmikov"/>
        <w:numPr>
          <w:ilvl w:val="1"/>
          <w:numId w:val="42"/>
        </w:numPr>
      </w:pPr>
      <w:r w:rsidRPr="008737F3">
        <w:t xml:space="preserve">počitki, </w:t>
      </w:r>
    </w:p>
    <w:p w14:paraId="38F532F9" w14:textId="77777777" w:rsidR="00583538" w:rsidRDefault="00583538" w:rsidP="00205333">
      <w:pPr>
        <w:pStyle w:val="Brezrazmikov"/>
        <w:numPr>
          <w:ilvl w:val="1"/>
          <w:numId w:val="42"/>
        </w:numPr>
      </w:pPr>
      <w:r w:rsidRPr="008737F3">
        <w:t xml:space="preserve">opravljanjem dela na podlagi pogodb civilnega prava kljub obstoju elementov delovnega razmerja ali </w:t>
      </w:r>
    </w:p>
    <w:p w14:paraId="31B14370" w14:textId="77777777" w:rsidR="00583538" w:rsidRDefault="00583538" w:rsidP="00205333">
      <w:pPr>
        <w:pStyle w:val="Brezrazmikov"/>
        <w:numPr>
          <w:ilvl w:val="1"/>
          <w:numId w:val="42"/>
        </w:numPr>
      </w:pPr>
      <w:r w:rsidRPr="008737F3">
        <w:lastRenderedPageBreak/>
        <w:t>zaposlovanjem na črno</w:t>
      </w:r>
    </w:p>
    <w:p w14:paraId="7874F660" w14:textId="77777777" w:rsidR="00583538" w:rsidRDefault="00583538" w:rsidP="007915B3">
      <w:pPr>
        <w:pStyle w:val="Brezrazmikov"/>
        <w:ind w:left="720"/>
      </w:pPr>
      <w:r w:rsidRPr="008737F3">
        <w:t>in za kateri mu je bila s pravnomočno odločitvijo ali več pravnomočnimi odločitvami izrečena globa za prekršek.</w:t>
      </w:r>
    </w:p>
    <w:p w14:paraId="3A1CC726" w14:textId="0714F98D" w:rsidR="00583538" w:rsidRDefault="00583538" w:rsidP="00205333">
      <w:pPr>
        <w:pStyle w:val="Brezrazmikov"/>
        <w:numPr>
          <w:ilvl w:val="0"/>
          <w:numId w:val="41"/>
        </w:numPr>
      </w:pPr>
      <w:r w:rsidRPr="008737F3">
        <w:t xml:space="preserve">Razvezni pogoj se uresniči pod pogojem, da je od seznanitve s kršitvijo in do izteka veljavnosti </w:t>
      </w:r>
      <w:r w:rsidR="00D06B75">
        <w:t>pogodbe</w:t>
      </w:r>
      <w:r w:rsidRPr="008737F3">
        <w:t xml:space="preserve"> še najmanj šest mesecev, v primeru nastopanja s podizvajalci pa tudi, če zaradi ugotovljene kršitve pri podizvajalcu </w:t>
      </w:r>
      <w:r w:rsidR="00D06B75">
        <w:t>izvajalec</w:t>
      </w:r>
      <w:r w:rsidRPr="008737F3">
        <w:t xml:space="preserve"> ustrezno ne nadomesti ali zamenja tega podizvajalca v roku 30 dni od seznanitve s kršitvijo. </w:t>
      </w:r>
    </w:p>
    <w:p w14:paraId="07276AB9" w14:textId="11BC5979" w:rsidR="00583538" w:rsidRPr="007916A1" w:rsidRDefault="00583538" w:rsidP="00017697">
      <w:pPr>
        <w:pStyle w:val="Brezrazmikov"/>
        <w:numPr>
          <w:ilvl w:val="0"/>
          <w:numId w:val="41"/>
        </w:numPr>
      </w:pPr>
      <w:r w:rsidRPr="008737F3">
        <w:t xml:space="preserve">V primeru izpolnitve razveznega pogoja se šteje, da je </w:t>
      </w:r>
      <w:r w:rsidR="00D06B75">
        <w:t>pogodba</w:t>
      </w:r>
      <w:r w:rsidRPr="008737F3">
        <w:t xml:space="preserve"> </w:t>
      </w:r>
      <w:r w:rsidR="00D06B75">
        <w:t>z izvajalcem</w:t>
      </w:r>
      <w:r>
        <w:t xml:space="preserve"> </w:t>
      </w:r>
      <w:r w:rsidRPr="008737F3">
        <w:t>razvezan</w:t>
      </w:r>
      <w:r w:rsidR="00D06B75">
        <w:t>a</w:t>
      </w:r>
      <w:r w:rsidR="00D06B75" w:rsidRPr="00D06B75">
        <w:t xml:space="preserve"> z dnem sklenitve nove pogodbe</w:t>
      </w:r>
      <w:r w:rsidRPr="008737F3">
        <w:t xml:space="preserve"> o izvedbi javnega naročila, naročnik pa mora nov postopek oddaje javnega naročila začeti nemudoma, vendar najkasneje v 30 dneh od seznanitve s kršitvijo. Če naročnik v tem roku ne začne novega postopka javnega naročila, se šteje, da je </w:t>
      </w:r>
      <w:r w:rsidR="00D06B75">
        <w:t>pogodba</w:t>
      </w:r>
      <w:r>
        <w:t xml:space="preserve"> </w:t>
      </w:r>
      <w:r w:rsidRPr="008737F3">
        <w:t>razvezan</w:t>
      </w:r>
      <w:r w:rsidR="00D06B75">
        <w:t>a</w:t>
      </w:r>
      <w:r w:rsidRPr="008737F3">
        <w:t xml:space="preserve"> trideseti dan od seznanitve s kršitvijo</w:t>
      </w:r>
      <w:r>
        <w:t>.</w:t>
      </w:r>
    </w:p>
    <w:p w14:paraId="0E360191" w14:textId="77777777" w:rsidR="00583538" w:rsidRPr="007916A1" w:rsidRDefault="00583538" w:rsidP="007915B3">
      <w:pPr>
        <w:pStyle w:val="Brezrazmikov"/>
        <w:keepNext/>
        <w:rPr>
          <w:b/>
        </w:rPr>
      </w:pPr>
    </w:p>
    <w:p w14:paraId="0D36ACFB" w14:textId="77777777" w:rsidR="008F7B85" w:rsidRPr="008F7B85" w:rsidRDefault="008F7B85" w:rsidP="007915B3">
      <w:pPr>
        <w:pStyle w:val="Brezrazmikov"/>
        <w:keepNext/>
        <w:rPr>
          <w:rFonts w:ascii="Arial" w:hAnsi="Arial"/>
        </w:rPr>
      </w:pPr>
      <w:r w:rsidRPr="008F7B85">
        <w:rPr>
          <w:rFonts w:ascii="Arial" w:hAnsi="Arial"/>
        </w:rPr>
        <w:t>KONČNE DOLOČBE</w:t>
      </w:r>
    </w:p>
    <w:p w14:paraId="0596C791" w14:textId="77777777" w:rsidR="008F7B85" w:rsidRPr="008F7B85" w:rsidRDefault="008F7B85" w:rsidP="007915B3">
      <w:pPr>
        <w:pStyle w:val="Brezrazmikov"/>
        <w:keepNext/>
        <w:rPr>
          <w:rFonts w:ascii="Arial" w:hAnsi="Arial"/>
        </w:rPr>
      </w:pPr>
    </w:p>
    <w:p w14:paraId="0472C9DD" w14:textId="02B60F88" w:rsidR="008F7B85" w:rsidRPr="008F7B85" w:rsidRDefault="008F7B85" w:rsidP="00205333">
      <w:pPr>
        <w:pStyle w:val="Brezrazmikov"/>
        <w:keepNext/>
        <w:numPr>
          <w:ilvl w:val="0"/>
          <w:numId w:val="21"/>
        </w:numPr>
        <w:jc w:val="center"/>
        <w:rPr>
          <w:rFonts w:ascii="Arial" w:hAnsi="Arial"/>
        </w:rPr>
      </w:pPr>
    </w:p>
    <w:p w14:paraId="351E455E" w14:textId="77777777" w:rsidR="007915B3" w:rsidRDefault="007915B3" w:rsidP="007915B3">
      <w:pPr>
        <w:pStyle w:val="Brezrazmikov"/>
        <w:keepNext/>
        <w:rPr>
          <w:rFonts w:ascii="Arial" w:hAnsi="Arial"/>
        </w:rPr>
      </w:pPr>
    </w:p>
    <w:p w14:paraId="42B6E200" w14:textId="4041BDE1" w:rsidR="008F7B85" w:rsidRPr="008F7B85" w:rsidRDefault="008F7B85" w:rsidP="007915B3">
      <w:pPr>
        <w:pStyle w:val="Brezrazmikov"/>
        <w:keepNext/>
        <w:rPr>
          <w:rFonts w:ascii="Arial" w:hAnsi="Arial"/>
        </w:rPr>
      </w:pPr>
      <w:r w:rsidRPr="008F7B85">
        <w:rPr>
          <w:rFonts w:ascii="Arial" w:hAnsi="Arial"/>
        </w:rPr>
        <w:t>Pogodbeni stranki se dogovorita, da bosta poskušali vse spore iz pogodbe rešiti sporazumno z neposrednimi pogovori med pooblaščenimi predstavniki obeh pogodbenih strank. Če sporazum med strankama ne bi bil mogoč, se dogovorita, da bo o sporih iz pogodbe odločalo stvarno pristojno sodišče po sedežu naročnika, po slovenskem pravu.</w:t>
      </w:r>
    </w:p>
    <w:p w14:paraId="7D08F51C" w14:textId="77777777" w:rsidR="008F7B85" w:rsidRPr="008F7B85" w:rsidRDefault="008F7B85" w:rsidP="00FF5C48">
      <w:pPr>
        <w:pStyle w:val="Brezrazmikov"/>
        <w:rPr>
          <w:rFonts w:ascii="Arial" w:hAnsi="Arial"/>
        </w:rPr>
      </w:pPr>
    </w:p>
    <w:p w14:paraId="10F7C3E7" w14:textId="3E850381" w:rsidR="008F7B85" w:rsidRDefault="008F7B85" w:rsidP="00205333">
      <w:pPr>
        <w:pStyle w:val="Brezrazmikov"/>
        <w:numPr>
          <w:ilvl w:val="0"/>
          <w:numId w:val="21"/>
        </w:numPr>
        <w:jc w:val="center"/>
        <w:rPr>
          <w:rFonts w:ascii="Arial" w:hAnsi="Arial"/>
        </w:rPr>
      </w:pPr>
    </w:p>
    <w:p w14:paraId="0FE444F5" w14:textId="77777777" w:rsidR="007915B3" w:rsidRPr="008F7B85" w:rsidRDefault="007915B3" w:rsidP="00FF5C48">
      <w:pPr>
        <w:pStyle w:val="Brezrazmikov"/>
        <w:rPr>
          <w:rFonts w:ascii="Arial" w:hAnsi="Arial"/>
        </w:rPr>
      </w:pPr>
    </w:p>
    <w:p w14:paraId="0F2E4D85" w14:textId="31EC9ABE" w:rsidR="00583538" w:rsidRDefault="00583538" w:rsidP="00205333">
      <w:pPr>
        <w:pStyle w:val="Brezrazmikov"/>
        <w:numPr>
          <w:ilvl w:val="0"/>
          <w:numId w:val="43"/>
        </w:numPr>
      </w:pPr>
      <w:r w:rsidRPr="007916A1">
        <w:t>Pogoji te</w:t>
      </w:r>
      <w:r w:rsidR="007915B3">
        <w:t xml:space="preserve"> pogodbe</w:t>
      </w:r>
      <w:r w:rsidRPr="007916A1">
        <w:t xml:space="preserve"> so veljavni za čas trajanja </w:t>
      </w:r>
      <w:r w:rsidR="007915B3">
        <w:t>pogodbe</w:t>
      </w:r>
      <w:r w:rsidRPr="007916A1">
        <w:t>.</w:t>
      </w:r>
    </w:p>
    <w:p w14:paraId="7E608E20" w14:textId="300C1EEC" w:rsidR="00583538" w:rsidRDefault="007915B3" w:rsidP="00205333">
      <w:pPr>
        <w:pStyle w:val="Brezrazmikov"/>
        <w:numPr>
          <w:ilvl w:val="0"/>
          <w:numId w:val="43"/>
        </w:numPr>
      </w:pPr>
      <w:r>
        <w:t>Pogodba</w:t>
      </w:r>
      <w:r w:rsidR="00583538" w:rsidRPr="00082EC0">
        <w:t xml:space="preserve"> se lahko spremeni ali dopolni s pisnim aneksom, ki ga sporazumno sprejmeta in podpišeta </w:t>
      </w:r>
      <w:r>
        <w:t>pogodbeni stranki</w:t>
      </w:r>
      <w:r w:rsidR="00583538" w:rsidRPr="00082EC0">
        <w:t xml:space="preserve">, vendar spremembe ali dopolnitve ne smejo biti v nasprotju z določili ZJN-3 in OZ. </w:t>
      </w:r>
    </w:p>
    <w:p w14:paraId="59396546" w14:textId="6BADAB3A" w:rsidR="00583538" w:rsidRPr="00082EC0" w:rsidRDefault="00583538" w:rsidP="00205333">
      <w:pPr>
        <w:pStyle w:val="Brezrazmikov"/>
        <w:numPr>
          <w:ilvl w:val="0"/>
          <w:numId w:val="43"/>
        </w:numPr>
      </w:pPr>
      <w:r w:rsidRPr="00082EC0">
        <w:t xml:space="preserve">Če katerakoli od določb </w:t>
      </w:r>
      <w:r w:rsidR="007915B3">
        <w:t>pogodbe</w:t>
      </w:r>
      <w:r w:rsidRPr="00082EC0">
        <w:t xml:space="preserve"> postane neveljavna, to ne vpliva na ostale določbe </w:t>
      </w:r>
      <w:r w:rsidR="007915B3">
        <w:t>pogodbe</w:t>
      </w:r>
      <w:r w:rsidRPr="00082EC0">
        <w:t>. Neveljavna določba se nadomesti z veljavno, ki mora čim bolj ustrezati namenu, ki ga je želela doseči neveljavna določba.</w:t>
      </w:r>
    </w:p>
    <w:p w14:paraId="09EF0DD1" w14:textId="69871C7B" w:rsidR="00583538" w:rsidRDefault="00583538" w:rsidP="00FF5C48">
      <w:pPr>
        <w:pStyle w:val="Brezrazmikov"/>
        <w:rPr>
          <w:b/>
        </w:rPr>
      </w:pPr>
      <w:bookmarkStart w:id="22" w:name="_Hlk57143136"/>
    </w:p>
    <w:p w14:paraId="03D001DE" w14:textId="77777777" w:rsidR="007915B3" w:rsidRDefault="007915B3" w:rsidP="00205333">
      <w:pPr>
        <w:pStyle w:val="Brezrazmikov"/>
        <w:numPr>
          <w:ilvl w:val="0"/>
          <w:numId w:val="21"/>
        </w:numPr>
        <w:jc w:val="center"/>
        <w:rPr>
          <w:rFonts w:ascii="Arial" w:hAnsi="Arial"/>
        </w:rPr>
      </w:pPr>
    </w:p>
    <w:p w14:paraId="4E185C11" w14:textId="77777777" w:rsidR="007915B3" w:rsidRPr="007916A1" w:rsidRDefault="007915B3" w:rsidP="00FF5C48">
      <w:pPr>
        <w:pStyle w:val="Brezrazmikov"/>
        <w:rPr>
          <w:b/>
        </w:rPr>
      </w:pPr>
    </w:p>
    <w:bookmarkEnd w:id="20"/>
    <w:p w14:paraId="473C7BF4" w14:textId="07EC7D8B" w:rsidR="00583538" w:rsidRPr="007916A1" w:rsidRDefault="00583538" w:rsidP="00FF5C48">
      <w:pPr>
        <w:pStyle w:val="Brezrazmikov"/>
      </w:pPr>
      <w:r>
        <w:t xml:space="preserve">Naročnik in </w:t>
      </w:r>
      <w:r w:rsidR="007915B3">
        <w:t>izvajalec soglašata</w:t>
      </w:r>
      <w:r w:rsidRPr="007916A1">
        <w:t>, da morebitnih osebnih podatkov ne bo</w:t>
      </w:r>
      <w:r>
        <w:t>do</w:t>
      </w:r>
      <w:r w:rsidRPr="007916A1">
        <w:t xml:space="preserve"> uporabljali v nasprotju z določili veljavnega Zakona o varstvu osebnih podatkov. </w:t>
      </w:r>
      <w:r>
        <w:t>Hkrati bodo</w:t>
      </w:r>
      <w:r w:rsidRPr="007916A1">
        <w:t xml:space="preserve"> zagotavljali pogoje in ukrepe za zagotovitev varstva osebnih podatkov in preprečevali morebitne zlorabe, v smislu določil navedenega zakona.</w:t>
      </w:r>
    </w:p>
    <w:p w14:paraId="38733EB4" w14:textId="23B4200A" w:rsidR="00583538" w:rsidRDefault="00583538" w:rsidP="00FF5C48">
      <w:pPr>
        <w:pStyle w:val="Brezrazmikov"/>
      </w:pPr>
    </w:p>
    <w:p w14:paraId="503DF4E7" w14:textId="73E91084" w:rsidR="007915B3" w:rsidRDefault="007915B3" w:rsidP="00205333">
      <w:pPr>
        <w:pStyle w:val="Brezrazmikov"/>
        <w:numPr>
          <w:ilvl w:val="0"/>
          <w:numId w:val="21"/>
        </w:numPr>
        <w:jc w:val="center"/>
      </w:pPr>
    </w:p>
    <w:p w14:paraId="4F2B868C" w14:textId="77777777" w:rsidR="007915B3" w:rsidRDefault="007915B3" w:rsidP="00FF5C48">
      <w:pPr>
        <w:pStyle w:val="Brezrazmikov"/>
      </w:pPr>
    </w:p>
    <w:p w14:paraId="38394B85" w14:textId="72E9CEF1" w:rsidR="00583538" w:rsidRPr="007916A1" w:rsidRDefault="00583538" w:rsidP="00FF5C48">
      <w:pPr>
        <w:pStyle w:val="Brezrazmikov"/>
      </w:pPr>
      <w:r w:rsidRPr="007916A1">
        <w:t xml:space="preserve">V primeru statusne spremembe </w:t>
      </w:r>
      <w:r>
        <w:t xml:space="preserve">naročnika ali </w:t>
      </w:r>
      <w:r w:rsidR="00D06B75">
        <w:t>izvajalca</w:t>
      </w:r>
      <w:r w:rsidRPr="007916A1">
        <w:t>, se vse obveznosti po te</w:t>
      </w:r>
      <w:r w:rsidR="00D06B75">
        <w:t>j pogodbi</w:t>
      </w:r>
      <w:r w:rsidRPr="007916A1">
        <w:t xml:space="preserve"> prenesejo na njihove univerzalne pravne naslednike.</w:t>
      </w:r>
    </w:p>
    <w:p w14:paraId="3115BCA6" w14:textId="53D58698" w:rsidR="00583538" w:rsidRDefault="00583538" w:rsidP="00FF5C48">
      <w:pPr>
        <w:pStyle w:val="Brezrazmikov"/>
      </w:pPr>
    </w:p>
    <w:p w14:paraId="419957F9" w14:textId="32D0D4BB" w:rsidR="007915B3" w:rsidRDefault="007915B3" w:rsidP="00205333">
      <w:pPr>
        <w:pStyle w:val="Brezrazmikov"/>
        <w:numPr>
          <w:ilvl w:val="0"/>
          <w:numId w:val="21"/>
        </w:numPr>
        <w:jc w:val="center"/>
      </w:pPr>
    </w:p>
    <w:p w14:paraId="107DEBA5" w14:textId="77777777" w:rsidR="007915B3" w:rsidRDefault="007915B3" w:rsidP="00FF5C48">
      <w:pPr>
        <w:pStyle w:val="Brezrazmikov"/>
      </w:pPr>
    </w:p>
    <w:p w14:paraId="29F2F057" w14:textId="2F8DF3E3" w:rsidR="00583538" w:rsidRPr="007916A1" w:rsidRDefault="00583538" w:rsidP="00FF5C48">
      <w:pPr>
        <w:pStyle w:val="Brezrazmikov"/>
      </w:pPr>
      <w:r w:rsidRPr="007916A1">
        <w:t>Morebitne spore iz te</w:t>
      </w:r>
      <w:r w:rsidR="00D06B75">
        <w:t xml:space="preserve"> pogodbe</w:t>
      </w:r>
      <w:r w:rsidRPr="007916A1">
        <w:t xml:space="preserve">, ki </w:t>
      </w:r>
      <w:r>
        <w:t>jih</w:t>
      </w:r>
      <w:r w:rsidRPr="007916A1">
        <w:t xml:space="preserve"> ne bi mogli rešiti sporazumno, rešuje stvarno pristojno sodišče v Slovenski Bistrici.</w:t>
      </w:r>
    </w:p>
    <w:p w14:paraId="11791752" w14:textId="49C5C706" w:rsidR="00583538" w:rsidRDefault="00583538" w:rsidP="00FF5C48">
      <w:pPr>
        <w:pStyle w:val="Brezrazmikov"/>
      </w:pPr>
    </w:p>
    <w:p w14:paraId="4370FFDB" w14:textId="611443C2" w:rsidR="007915B3" w:rsidRDefault="007915B3" w:rsidP="00D80FCB">
      <w:pPr>
        <w:pStyle w:val="Brezrazmikov"/>
        <w:keepNext/>
        <w:numPr>
          <w:ilvl w:val="0"/>
          <w:numId w:val="21"/>
        </w:numPr>
        <w:jc w:val="center"/>
      </w:pPr>
    </w:p>
    <w:p w14:paraId="61784317" w14:textId="77777777" w:rsidR="007915B3" w:rsidRDefault="007915B3" w:rsidP="00D80FCB">
      <w:pPr>
        <w:pStyle w:val="Brezrazmikov"/>
        <w:keepNext/>
      </w:pPr>
    </w:p>
    <w:p w14:paraId="4BF8A6D5" w14:textId="77777777" w:rsidR="007915B3" w:rsidRPr="007915B3" w:rsidRDefault="007915B3" w:rsidP="00D80FCB">
      <w:pPr>
        <w:pStyle w:val="Brezrazmikov"/>
        <w:keepNext/>
        <w:rPr>
          <w:rFonts w:ascii="Arial" w:hAnsi="Arial"/>
        </w:rPr>
      </w:pPr>
      <w:r w:rsidRPr="008F7B85">
        <w:rPr>
          <w:rFonts w:ascii="Arial" w:hAnsi="Arial"/>
        </w:rPr>
        <w:t>Pogodba je sestavljena v štirih (4) enakih izvodih, od katerih vsaka pogodbena stranka prejme po dva (2) izvoda in začne veljati z dnem podpisa obeh pogodbenih strank in ko izvajalec izroči naročniku finančno zavarovanje za dobro izvedbo pogodbenih obveznosti.</w:t>
      </w:r>
    </w:p>
    <w:p w14:paraId="71C3C37B" w14:textId="77777777" w:rsidR="00583538" w:rsidRPr="007916A1" w:rsidRDefault="00583538" w:rsidP="00D80FCB">
      <w:pPr>
        <w:pStyle w:val="Brezrazmikov"/>
        <w:keepNext/>
        <w:rPr>
          <w:rFonts w:eastAsia="Calibri"/>
        </w:rPr>
      </w:pPr>
    </w:p>
    <w:p w14:paraId="7E2F44FC" w14:textId="77777777" w:rsidR="00583538" w:rsidRPr="007916A1" w:rsidRDefault="00583538" w:rsidP="00FF5C48">
      <w:pPr>
        <w:pStyle w:val="Brezrazmikov"/>
        <w:rPr>
          <w:rFonts w:eastAsia="Calibri"/>
        </w:rPr>
      </w:pPr>
    </w:p>
    <w:tbl>
      <w:tblPr>
        <w:tblW w:w="5000" w:type="pct"/>
        <w:tblLook w:val="04A0" w:firstRow="1" w:lastRow="0" w:firstColumn="1" w:lastColumn="0" w:noHBand="0" w:noVBand="1"/>
      </w:tblPr>
      <w:tblGrid>
        <w:gridCol w:w="4395"/>
        <w:gridCol w:w="1417"/>
        <w:gridCol w:w="4268"/>
      </w:tblGrid>
      <w:tr w:rsidR="00A64989" w:rsidRPr="007916A1" w14:paraId="40817870" w14:textId="77777777" w:rsidTr="00C31D95">
        <w:trPr>
          <w:trHeight w:val="596"/>
        </w:trPr>
        <w:tc>
          <w:tcPr>
            <w:tcW w:w="2180" w:type="pct"/>
          </w:tcPr>
          <w:p w14:paraId="767668C3" w14:textId="77777777" w:rsidR="00A64989" w:rsidRPr="007916A1" w:rsidRDefault="00A64989" w:rsidP="00FF5C48">
            <w:pPr>
              <w:pStyle w:val="Brezrazmikov"/>
            </w:pPr>
            <w:r w:rsidRPr="007916A1">
              <w:t>Naročnik:</w:t>
            </w:r>
          </w:p>
        </w:tc>
        <w:tc>
          <w:tcPr>
            <w:tcW w:w="703" w:type="pct"/>
          </w:tcPr>
          <w:p w14:paraId="33030B72" w14:textId="77777777" w:rsidR="00A64989" w:rsidRDefault="00A64989" w:rsidP="00FF5C48">
            <w:pPr>
              <w:pStyle w:val="Brezrazmikov"/>
            </w:pPr>
          </w:p>
        </w:tc>
        <w:tc>
          <w:tcPr>
            <w:tcW w:w="2117" w:type="pct"/>
          </w:tcPr>
          <w:p w14:paraId="379DEC5D" w14:textId="6BBD1217" w:rsidR="00A64989" w:rsidRPr="007916A1" w:rsidRDefault="00E97E16" w:rsidP="00FF5C48">
            <w:pPr>
              <w:pStyle w:val="Brezrazmikov"/>
            </w:pPr>
            <w:r>
              <w:t>Izvajalec</w:t>
            </w:r>
            <w:r w:rsidR="00A64989">
              <w:t>:</w:t>
            </w:r>
          </w:p>
        </w:tc>
      </w:tr>
    </w:tbl>
    <w:p w14:paraId="6E70360D" w14:textId="77777777" w:rsidR="00583538" w:rsidRPr="007916A1" w:rsidRDefault="00583538" w:rsidP="00FF5C48">
      <w:pPr>
        <w:pStyle w:val="Brezrazmikov"/>
      </w:pPr>
    </w:p>
    <w:p w14:paraId="61D67B32" w14:textId="77777777" w:rsidR="00583538" w:rsidRPr="007916A1" w:rsidRDefault="00583538" w:rsidP="00FF5C48">
      <w:pPr>
        <w:pStyle w:val="Brezrazmikov"/>
      </w:pPr>
    </w:p>
    <w:p w14:paraId="7C410B58" w14:textId="77777777" w:rsidR="00583538" w:rsidRPr="007916A1" w:rsidRDefault="00583538" w:rsidP="00583538">
      <w:pPr>
        <w:spacing w:after="0" w:line="240" w:lineRule="auto"/>
        <w:jc w:val="both"/>
        <w:rPr>
          <w:rFonts w:cs="Arial"/>
          <w:b/>
          <w:sz w:val="20"/>
          <w:szCs w:val="20"/>
        </w:rPr>
      </w:pPr>
    </w:p>
    <w:p w14:paraId="665D3B88" w14:textId="77777777" w:rsidR="00583538" w:rsidRPr="007916A1" w:rsidRDefault="00583538" w:rsidP="00583538">
      <w:pPr>
        <w:spacing w:after="0" w:line="240" w:lineRule="auto"/>
        <w:jc w:val="both"/>
        <w:rPr>
          <w:rFonts w:cs="Arial"/>
          <w:b/>
          <w:sz w:val="20"/>
          <w:szCs w:val="20"/>
        </w:rPr>
      </w:pPr>
      <w:r w:rsidRPr="007916A1">
        <w:rPr>
          <w:rFonts w:cs="Arial"/>
          <w:b/>
          <w:sz w:val="20"/>
          <w:szCs w:val="20"/>
        </w:rPr>
        <w:t>Priloge:</w:t>
      </w:r>
    </w:p>
    <w:p w14:paraId="21C1C752" w14:textId="77777777" w:rsidR="00583538" w:rsidRPr="007916A1" w:rsidRDefault="00583538" w:rsidP="00583538">
      <w:pPr>
        <w:spacing w:after="0" w:line="240" w:lineRule="auto"/>
        <w:jc w:val="both"/>
        <w:rPr>
          <w:rFonts w:cs="Arial"/>
          <w:sz w:val="20"/>
          <w:szCs w:val="20"/>
        </w:rPr>
      </w:pPr>
      <w:r w:rsidRPr="007916A1">
        <w:rPr>
          <w:rFonts w:cs="Arial"/>
          <w:sz w:val="20"/>
          <w:szCs w:val="20"/>
        </w:rPr>
        <w:t>Razpisna dokumentacija</w:t>
      </w:r>
    </w:p>
    <w:p w14:paraId="22085262" w14:textId="73D221EE" w:rsidR="00583538" w:rsidRPr="007916A1" w:rsidRDefault="00583538" w:rsidP="00583538">
      <w:pPr>
        <w:spacing w:after="0" w:line="240" w:lineRule="auto"/>
        <w:jc w:val="both"/>
        <w:rPr>
          <w:rFonts w:cs="Arial"/>
          <w:sz w:val="20"/>
          <w:szCs w:val="20"/>
        </w:rPr>
      </w:pPr>
      <w:r w:rsidRPr="007916A1">
        <w:rPr>
          <w:rFonts w:cs="Arial"/>
          <w:sz w:val="20"/>
          <w:szCs w:val="20"/>
        </w:rPr>
        <w:t xml:space="preserve">Ponudbena dokumentacija </w:t>
      </w:r>
    </w:p>
    <w:p w14:paraId="477C3D07" w14:textId="7A832249" w:rsidR="00583538" w:rsidRPr="007916A1" w:rsidRDefault="00583538" w:rsidP="007915B3">
      <w:pPr>
        <w:spacing w:after="0" w:line="240" w:lineRule="auto"/>
        <w:jc w:val="both"/>
        <w:rPr>
          <w:rFonts w:cs="Arial"/>
          <w:sz w:val="20"/>
          <w:szCs w:val="20"/>
        </w:rPr>
      </w:pPr>
      <w:r>
        <w:rPr>
          <w:rFonts w:cs="Arial"/>
          <w:sz w:val="20"/>
          <w:szCs w:val="20"/>
        </w:rPr>
        <w:t>Finančno zavarovanje</w:t>
      </w:r>
      <w:bookmarkEnd w:id="22"/>
    </w:p>
    <w:p w14:paraId="09EF447B" w14:textId="77777777" w:rsidR="00EF094C" w:rsidRPr="00D4533F" w:rsidRDefault="00EF094C" w:rsidP="005A6038">
      <w:pPr>
        <w:pStyle w:val="Brezrazmikov"/>
      </w:pPr>
    </w:p>
    <w:p w14:paraId="0B82B557" w14:textId="4CA74AB5" w:rsidR="00174970" w:rsidRDefault="00174970">
      <w:r>
        <w:br w:type="page"/>
      </w:r>
    </w:p>
    <w:p w14:paraId="6A14B31C" w14:textId="36A3F054" w:rsidR="00174970" w:rsidRPr="00833B1E" w:rsidRDefault="00F7732C" w:rsidP="00174970">
      <w:pPr>
        <w:pStyle w:val="Naslovobrazca"/>
      </w:pPr>
      <w:bookmarkStart w:id="23" w:name="_Toc57702252"/>
      <w:r>
        <w:lastRenderedPageBreak/>
        <w:t xml:space="preserve">VZOREC </w:t>
      </w:r>
      <w:r w:rsidR="00A358C3">
        <w:t>FINANČNEGA ZAVAROVANJA ZA</w:t>
      </w:r>
      <w:r w:rsidR="00174970" w:rsidRPr="00833B1E">
        <w:t xml:space="preserve"> </w:t>
      </w:r>
      <w:r w:rsidR="000F55C5">
        <w:t>DOBR</w:t>
      </w:r>
      <w:r w:rsidR="00A358C3">
        <w:t>O</w:t>
      </w:r>
      <w:r w:rsidR="000F55C5">
        <w:t xml:space="preserve"> IZVEDB</w:t>
      </w:r>
      <w:r w:rsidR="00A358C3">
        <w:t>O</w:t>
      </w:r>
      <w:r w:rsidR="000F55C5">
        <w:t xml:space="preserve"> POGODBENIH OBVEZNOSTI</w:t>
      </w:r>
      <w:bookmarkEnd w:id="23"/>
    </w:p>
    <w:p w14:paraId="37281C3A" w14:textId="77777777" w:rsidR="00174970" w:rsidRDefault="00174970" w:rsidP="00174970">
      <w:pPr>
        <w:pStyle w:val="Brezrazmikov"/>
      </w:pPr>
    </w:p>
    <w:p w14:paraId="2CC69AAC" w14:textId="77777777" w:rsidR="00710176" w:rsidRPr="007360C4" w:rsidRDefault="00710176" w:rsidP="00710176">
      <w:pPr>
        <w:pStyle w:val="Brezrazmikov"/>
        <w:rPr>
          <w:b/>
          <w:bCs/>
        </w:rPr>
      </w:pPr>
      <w:r w:rsidRPr="007360C4">
        <w:rPr>
          <w:b/>
          <w:bCs/>
        </w:rPr>
        <w:tab/>
      </w:r>
    </w:p>
    <w:p w14:paraId="3D56B004" w14:textId="5D8334BF"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i/>
        </w:rPr>
      </w:pPr>
      <w:r w:rsidRPr="00A358C3">
        <w:rPr>
          <w:i/>
          <w:highlight w:val="lightGray"/>
        </w:rPr>
        <w:t>(Glava s podatki o garantu (zavarovalnici/banki) ali SWIFT ključ)</w:t>
      </w:r>
    </w:p>
    <w:p w14:paraId="41AB52E2"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
        </w:rPr>
      </w:pPr>
    </w:p>
    <w:p w14:paraId="6497823D" w14:textId="4121EFE3"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
          <w:i/>
        </w:rPr>
      </w:pPr>
      <w:r w:rsidRPr="00EF239E">
        <w:t>Za:</w:t>
      </w:r>
      <w:r w:rsidRPr="00EF239E">
        <w:tab/>
      </w:r>
      <w:r w:rsidRPr="00A358C3">
        <w:rPr>
          <w:b/>
          <w:i/>
        </w:rPr>
        <w:t xml:space="preserve">KOMUNALA SLOVENSKA BISTRICA d.o.o., </w:t>
      </w:r>
      <w:r w:rsidRPr="00A358C3">
        <w:rPr>
          <w:bCs/>
          <w:i/>
        </w:rPr>
        <w:t>Ulica Pohorskega bataljona 12, 2310 Slovenska Bistrica</w:t>
      </w:r>
    </w:p>
    <w:p w14:paraId="236C4BB5" w14:textId="0F199A76"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i/>
        </w:rPr>
      </w:pPr>
      <w:r w:rsidRPr="00EF239E">
        <w:t xml:space="preserve">Datum: </w:t>
      </w:r>
      <w:r w:rsidRPr="00A358C3">
        <w:rPr>
          <w:i/>
          <w:highlight w:val="lightGray"/>
        </w:rPr>
        <w:t>(vpiše se datum izdaje)</w:t>
      </w:r>
    </w:p>
    <w:p w14:paraId="0CA127AA"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1D7B4E1F" w14:textId="64474FB2"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i/>
        </w:rPr>
      </w:pPr>
      <w:r w:rsidRPr="00EF239E">
        <w:rPr>
          <w:b/>
        </w:rPr>
        <w:t>VRSTA ZAVAROVANJA:</w:t>
      </w:r>
      <w:r w:rsidRPr="00EF239E">
        <w:t xml:space="preserve"> </w:t>
      </w:r>
      <w:r w:rsidRPr="00A358C3">
        <w:rPr>
          <w:i/>
          <w:highlight w:val="lightGray"/>
        </w:rPr>
        <w:t>(vpiše se vrsta zavarovanja: kavcijsko zavarovanje/bančna garancija)</w:t>
      </w:r>
    </w:p>
    <w:p w14:paraId="1E70B8EE"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657348BE" w14:textId="1EC94DA9"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 xml:space="preserve">ŠTEVILKA: </w:t>
      </w:r>
      <w:r w:rsidRPr="00A358C3">
        <w:rPr>
          <w:i/>
          <w:highlight w:val="lightGray"/>
        </w:rPr>
        <w:t>(vpiše se številka zavarovanja)</w:t>
      </w:r>
    </w:p>
    <w:p w14:paraId="12BA8967"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1935E8DF" w14:textId="0D8B69AB"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GARANT:</w:t>
      </w:r>
      <w:r w:rsidRPr="00EF239E">
        <w:t xml:space="preserve"> </w:t>
      </w:r>
      <w:r w:rsidRPr="00A358C3">
        <w:rPr>
          <w:i/>
          <w:highlight w:val="lightGray"/>
        </w:rPr>
        <w:t>(vpiše se ime in naslov zavarovalnice/banke v kraju izdaje)</w:t>
      </w:r>
    </w:p>
    <w:p w14:paraId="44336C2F"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03CA1142" w14:textId="38617646"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 xml:space="preserve">NAROČNIK: </w:t>
      </w:r>
      <w:r w:rsidRPr="00A358C3">
        <w:rPr>
          <w:i/>
          <w:highlight w:val="lightGray"/>
        </w:rPr>
        <w:t>(vpiše se ime in naslov naročnika zavarovanja, tj. v postopku javnega naročanja izbranega ponudnika)</w:t>
      </w:r>
    </w:p>
    <w:p w14:paraId="7A04BDB5"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22EEB374" w14:textId="2080CA85" w:rsidR="00A358C3" w:rsidRPr="00EF239E" w:rsidRDefault="00A358C3" w:rsidP="00A358C3">
      <w:pPr>
        <w:tabs>
          <w:tab w:val="left" w:pos="720"/>
          <w:tab w:val="left" w:pos="1440"/>
          <w:tab w:val="left" w:pos="1701"/>
          <w:tab w:val="left" w:pos="2880"/>
          <w:tab w:val="left" w:pos="3600"/>
          <w:tab w:val="left" w:pos="4320"/>
          <w:tab w:val="left" w:pos="5040"/>
          <w:tab w:val="left" w:pos="5760"/>
          <w:tab w:val="left" w:pos="6480"/>
          <w:tab w:val="left" w:pos="7200"/>
          <w:tab w:val="left" w:pos="7920"/>
        </w:tabs>
        <w:spacing w:after="0" w:line="240" w:lineRule="auto"/>
        <w:jc w:val="both"/>
        <w:rPr>
          <w:b/>
          <w:i/>
        </w:rPr>
      </w:pPr>
      <w:r w:rsidRPr="00EF239E">
        <w:rPr>
          <w:b/>
        </w:rPr>
        <w:t>UPRAVIČENEC:</w:t>
      </w:r>
      <w:r w:rsidRPr="00EF239E">
        <w:tab/>
      </w:r>
      <w:r w:rsidRPr="00A358C3">
        <w:rPr>
          <w:b/>
          <w:i/>
        </w:rPr>
        <w:t xml:space="preserve">KOMUNALA SLOVENSKA BISTRICA d.o.o., </w:t>
      </w:r>
      <w:r w:rsidRPr="00A358C3">
        <w:rPr>
          <w:bCs/>
          <w:i/>
        </w:rPr>
        <w:t>Ulica Pohorskega bataljona 12, 2310 Slovenska Bistrica</w:t>
      </w:r>
    </w:p>
    <w:p w14:paraId="3A6735CB"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24877F9E" w14:textId="27E69139"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
        </w:rPr>
      </w:pPr>
      <w:r w:rsidRPr="00EF239E">
        <w:rPr>
          <w:b/>
        </w:rPr>
        <w:t xml:space="preserve">OSNOVNI POSEL: </w:t>
      </w:r>
      <w:r w:rsidRPr="00EF239E">
        <w:t xml:space="preserve">obveznost naročnika zavarovanja iz pogodbe št. </w:t>
      </w:r>
      <w:r w:rsidR="0027400E" w:rsidRPr="0027400E">
        <w:rPr>
          <w:highlight w:val="lightGray"/>
        </w:rPr>
        <w:t>(</w:t>
      </w:r>
      <w:r w:rsidR="0027400E" w:rsidRPr="0027400E">
        <w:rPr>
          <w:i/>
          <w:highlight w:val="lightGray"/>
        </w:rPr>
        <w:t>vpiše se številko pogodbe</w:t>
      </w:r>
      <w:r w:rsidR="0027400E">
        <w:rPr>
          <w:i/>
          <w:highlight w:val="lightGray"/>
        </w:rPr>
        <w:t xml:space="preserve"> </w:t>
      </w:r>
      <w:r w:rsidR="0027400E" w:rsidRPr="0027400E">
        <w:rPr>
          <w:i/>
          <w:highlight w:val="lightGray"/>
        </w:rPr>
        <w:t>o izvedbi javnega naročila)</w:t>
      </w:r>
      <w:r w:rsidRPr="00EF239E">
        <w:t xml:space="preserve"> z dne  </w:t>
      </w:r>
      <w:r w:rsidRPr="0027400E">
        <w:rPr>
          <w:i/>
          <w:highlight w:val="lightGray"/>
        </w:rPr>
        <w:t>(vpiše se datum pogodbe o izvedbi javnega naročila)</w:t>
      </w:r>
      <w:r w:rsidRPr="00EF239E">
        <w:t xml:space="preserve"> </w:t>
      </w:r>
      <w:r w:rsidRPr="00EF239E">
        <w:rPr>
          <w:i/>
        </w:rPr>
        <w:t>za</w:t>
      </w:r>
      <w:r w:rsidRPr="00EF239E">
        <w:rPr>
          <w:b/>
          <w:i/>
        </w:rPr>
        <w:t xml:space="preserve"> </w:t>
      </w:r>
      <w:r w:rsidRPr="00EF239E">
        <w:rPr>
          <w:b/>
        </w:rPr>
        <w:t>»</w:t>
      </w:r>
      <w:r w:rsidRPr="00A358C3">
        <w:rPr>
          <w:b/>
        </w:rPr>
        <w:t>PREVZEM OSTANKA PO SORTIRANJU MEŠANIH KOMUNALNIH ODPADKOV 19 12 12 za leto 2021, 2022 in 2023</w:t>
      </w:r>
      <w:r w:rsidRPr="00EF239E">
        <w:rPr>
          <w:b/>
        </w:rPr>
        <w:t>«</w:t>
      </w:r>
    </w:p>
    <w:p w14:paraId="7D37A630"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i/>
        </w:rPr>
        <w:t xml:space="preserve"> </w:t>
      </w:r>
    </w:p>
    <w:p w14:paraId="5AEF7ED0" w14:textId="535E06C1"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 xml:space="preserve">ZNESEK IN VALUTA: </w:t>
      </w:r>
      <w:r w:rsidRPr="0027400E">
        <w:rPr>
          <w:i/>
          <w:highlight w:val="lightGray"/>
        </w:rPr>
        <w:t>(vpiše se najvišji znesek s številko in besedo ter valuta)</w:t>
      </w:r>
    </w:p>
    <w:p w14:paraId="30E0E9AC"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3F714BD8" w14:textId="59360C2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 xml:space="preserve">LISTINE, KI JIH JE POLEG IZJAVE TREBA PRILOŽITI ZAHTEVI ZA PLAČILO IN SE IZRECNO ZAHTEVAJO V SPODNJEM BESEDILU: </w:t>
      </w:r>
      <w:r w:rsidRPr="0027400E">
        <w:rPr>
          <w:i/>
          <w:highlight w:val="lightGray"/>
        </w:rPr>
        <w:t>(nobena/navede se listina)</w:t>
      </w:r>
    </w:p>
    <w:p w14:paraId="78776792"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17CD3E88"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JEZIK V ZAHTEVANIH LISTINAH:</w:t>
      </w:r>
      <w:r w:rsidRPr="00EF239E">
        <w:t xml:space="preserve"> slovenski</w:t>
      </w:r>
    </w:p>
    <w:p w14:paraId="37E4AFDD"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5B3B7D90" w14:textId="202FD623"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OBLIKA PREDLOŽITVE:</w:t>
      </w:r>
      <w:r w:rsidRPr="00EF239E">
        <w:t xml:space="preserve"> v papirni obliki s priporočeno pošto ali katerokoli obliko hitre pošte ali v elektronski obliki po SWIFT sistemu na naslov </w:t>
      </w:r>
      <w:r w:rsidRPr="0027400E">
        <w:rPr>
          <w:i/>
          <w:highlight w:val="lightGray"/>
        </w:rPr>
        <w:t>(navede se SWIFT naslova garanta)</w:t>
      </w:r>
    </w:p>
    <w:p w14:paraId="144CD3B5"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62628AC9" w14:textId="6636D0DB"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KRAJ PREDLOŽITVE:</w:t>
      </w:r>
      <w:r w:rsidRPr="00EF239E">
        <w:t xml:space="preserve"> </w:t>
      </w:r>
      <w:r w:rsidRPr="0027400E">
        <w:rPr>
          <w:i/>
          <w:highlight w:val="lightGray"/>
        </w:rPr>
        <w:t>(garant vpiše naslov podružnice, kjer se opravi predložitev papirnih listin, ali elektronski naslov za predložitev v elektronski obliki, kot na primer garantov SWIFT naslov)</w:t>
      </w:r>
      <w:r w:rsidRPr="00EF239E">
        <w:t xml:space="preserve"> </w:t>
      </w:r>
    </w:p>
    <w:p w14:paraId="79733E85"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t>Ne glede na navedeno, se predložitev papirnih listin lahko opravi v katerikoli podružnici garanta na območju Republike Slovenije.</w:t>
      </w:r>
      <w:r w:rsidRPr="00EF239E" w:rsidDel="00D4087F">
        <w:t xml:space="preserve"> </w:t>
      </w:r>
    </w:p>
    <w:p w14:paraId="55327E09"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t xml:space="preserve">  </w:t>
      </w:r>
    </w:p>
    <w:p w14:paraId="0D19F3B8" w14:textId="5FF76116"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 xml:space="preserve">DATUM VELJAVNOSTI: </w:t>
      </w:r>
      <w:r w:rsidRPr="0027400E">
        <w:rPr>
          <w:i/>
          <w:highlight w:val="lightGray"/>
        </w:rPr>
        <w:t>(vpiše se datum zapadlosti zavarovanja)</w:t>
      </w:r>
    </w:p>
    <w:p w14:paraId="37A78228"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303907BB" w14:textId="305468AD"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STRANKA, KI JE DOLŽNA PLAČATI STROŠKE:</w:t>
      </w:r>
      <w:r w:rsidRPr="00EF239E">
        <w:t xml:space="preserve"> </w:t>
      </w:r>
      <w:r w:rsidRPr="0027400E">
        <w:rPr>
          <w:i/>
          <w:highlight w:val="lightGray"/>
        </w:rPr>
        <w:t>(vpiše se ime naročnika zavarovanja, tj. v postopku javnega naročanja izbranega ponudnika)</w:t>
      </w:r>
    </w:p>
    <w:p w14:paraId="16EA6A8D"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
        </w:rPr>
      </w:pPr>
    </w:p>
    <w:p w14:paraId="3A065FFD" w14:textId="77777777" w:rsidR="00A358C3" w:rsidRPr="00EF239E" w:rsidRDefault="00A358C3" w:rsidP="00A358C3">
      <w:pPr>
        <w:spacing w:after="0" w:line="240" w:lineRule="auto"/>
        <w:jc w:val="both"/>
      </w:pPr>
      <w:r w:rsidRPr="00EF239E">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w:t>
      </w:r>
      <w:r w:rsidRPr="00EF239E">
        <w:lastRenderedPageBreak/>
        <w:t>nanjo sklicuje, in v kateri je navedeno, v kakšnem smislu naročnik zavarovanja ni izpolnil svojih obveznosti iz osnovnega posla.</w:t>
      </w:r>
    </w:p>
    <w:p w14:paraId="219D52AA" w14:textId="77777777" w:rsidR="00A358C3" w:rsidRPr="00EF239E" w:rsidRDefault="00A358C3" w:rsidP="00A358C3">
      <w:pPr>
        <w:spacing w:after="0" w:line="240" w:lineRule="auto"/>
        <w:jc w:val="both"/>
      </w:pPr>
    </w:p>
    <w:p w14:paraId="2B7910DC" w14:textId="77777777" w:rsidR="00A358C3" w:rsidRPr="00EF239E" w:rsidRDefault="00A358C3" w:rsidP="00A358C3">
      <w:pPr>
        <w:spacing w:after="0" w:line="240" w:lineRule="auto"/>
        <w:jc w:val="both"/>
      </w:pPr>
      <w:r w:rsidRPr="00EF239E">
        <w:t>Katerokoli zahtevo za plačilo po tem zavarovanju moramo prejeti na datum veljavnosti zavarovanja ali pred njim v zgoraj navedenem kraju predložitve.</w:t>
      </w:r>
    </w:p>
    <w:p w14:paraId="5E889E3D" w14:textId="77777777" w:rsidR="00A358C3" w:rsidRPr="00EF239E" w:rsidRDefault="00A358C3" w:rsidP="00A358C3">
      <w:pPr>
        <w:spacing w:after="0" w:line="240" w:lineRule="auto"/>
        <w:jc w:val="both"/>
      </w:pPr>
    </w:p>
    <w:p w14:paraId="3A2B6D97" w14:textId="77777777" w:rsidR="00A358C3" w:rsidRPr="00EF239E" w:rsidRDefault="00A358C3" w:rsidP="00A358C3">
      <w:pPr>
        <w:spacing w:after="0" w:line="240" w:lineRule="auto"/>
        <w:jc w:val="both"/>
      </w:pPr>
      <w:r w:rsidRPr="00EF239E">
        <w:t>Morebitne spore v zvezi s tem zavarovanjem rešuje stvarno pristojno sodišče v Ljubljani po slovenskem pravu.</w:t>
      </w:r>
    </w:p>
    <w:p w14:paraId="2F18151F" w14:textId="77777777" w:rsidR="00A358C3" w:rsidRPr="00EF239E" w:rsidRDefault="00A358C3" w:rsidP="00A358C3">
      <w:pPr>
        <w:spacing w:after="0" w:line="240" w:lineRule="auto"/>
        <w:jc w:val="both"/>
      </w:pPr>
    </w:p>
    <w:p w14:paraId="49EF02E1" w14:textId="77777777" w:rsidR="00A358C3" w:rsidRPr="00EF239E" w:rsidRDefault="00A358C3" w:rsidP="00A358C3">
      <w:pPr>
        <w:spacing w:after="0" w:line="240" w:lineRule="auto"/>
        <w:jc w:val="both"/>
      </w:pPr>
      <w:r w:rsidRPr="00EF239E">
        <w:t>Za to zavarovanje veljajo Enotna pravila za garancije na poziv (EPGP) revizija iz leta 2010, izdana pri MTZ pod št. 758.</w:t>
      </w:r>
    </w:p>
    <w:p w14:paraId="714E498D" w14:textId="77777777" w:rsidR="00A358C3" w:rsidRPr="00EF239E" w:rsidRDefault="00A358C3" w:rsidP="00A358C3">
      <w:pPr>
        <w:spacing w:after="0" w:line="240" w:lineRule="auto"/>
        <w:jc w:val="both"/>
      </w:pPr>
    </w:p>
    <w:p w14:paraId="6368A1ED" w14:textId="39B0FB5B" w:rsidR="00A358C3"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pPr>
      <w:r w:rsidRPr="00EF239E">
        <w:tab/>
      </w:r>
      <w:r w:rsidRPr="00EF239E">
        <w:tab/>
      </w:r>
      <w:r w:rsidRPr="00EF239E">
        <w:tab/>
      </w:r>
      <w:r w:rsidRPr="00EF239E">
        <w:tab/>
      </w:r>
      <w:r w:rsidRPr="00EF239E">
        <w:tab/>
      </w:r>
      <w:r w:rsidRPr="00EF239E">
        <w:tab/>
      </w:r>
      <w:r w:rsidRPr="00EF239E">
        <w:tab/>
      </w:r>
      <w:r w:rsidRPr="00EF239E">
        <w:tab/>
        <w:t xml:space="preserve">     garant</w:t>
      </w:r>
      <w:r w:rsidRPr="00EF239E">
        <w:tab/>
      </w:r>
      <w:r w:rsidRPr="00EF239E">
        <w:tab/>
      </w:r>
      <w:r w:rsidRPr="00EF239E">
        <w:tab/>
      </w:r>
      <w:r w:rsidRPr="00EF239E">
        <w:tab/>
      </w:r>
      <w:r w:rsidRPr="00EF239E">
        <w:tab/>
      </w:r>
      <w:r w:rsidRPr="00EF239E">
        <w:tab/>
      </w:r>
      <w:r w:rsidRPr="00EF239E">
        <w:tab/>
      </w:r>
      <w:r w:rsidRPr="00EF239E">
        <w:tab/>
      </w:r>
      <w:r w:rsidRPr="00EF239E">
        <w:tab/>
      </w:r>
      <w:r>
        <w:tab/>
      </w:r>
      <w:r>
        <w:tab/>
      </w:r>
      <w:r>
        <w:tab/>
      </w:r>
      <w:r w:rsidRPr="00EF239E">
        <w:t>(žig in podpis)</w:t>
      </w:r>
    </w:p>
    <w:p w14:paraId="4018FD1B" w14:textId="77777777" w:rsidR="00A358C3" w:rsidRDefault="00A358C3" w:rsidP="00A358C3"/>
    <w:p w14:paraId="2466F63C" w14:textId="77777777" w:rsidR="00FE7904" w:rsidRDefault="00FE7904" w:rsidP="00FE7904">
      <w:pPr>
        <w:pStyle w:val="Brezrazmikov"/>
      </w:pPr>
    </w:p>
    <w:p w14:paraId="14FFB5FC" w14:textId="7D2F8DFC" w:rsidR="00FE5B59" w:rsidRDefault="00FE5B59" w:rsidP="00FE7904">
      <w:pPr>
        <w:pStyle w:val="Brezrazmikov"/>
        <w:sectPr w:rsidR="00FE5B59" w:rsidSect="0004621A">
          <w:headerReference w:type="default" r:id="rId9"/>
          <w:footerReference w:type="default" r:id="rId10"/>
          <w:pgSz w:w="12240" w:h="15840"/>
          <w:pgMar w:top="1080" w:right="1080" w:bottom="1080" w:left="1080" w:header="720" w:footer="720" w:gutter="0"/>
          <w:pgNumType w:start="0"/>
          <w:cols w:space="720"/>
          <w:docGrid w:linePitch="360"/>
        </w:sectPr>
      </w:pPr>
    </w:p>
    <w:p w14:paraId="1F288BFE" w14:textId="12771B7A" w:rsidR="00265C87" w:rsidRPr="00710176" w:rsidRDefault="00265C87" w:rsidP="00710176">
      <w:pPr>
        <w:pStyle w:val="Naslovobrazca"/>
      </w:pPr>
      <w:bookmarkStart w:id="24" w:name="_Toc53388705"/>
      <w:bookmarkStart w:id="25" w:name="_Toc57702253"/>
      <w:r w:rsidRPr="00710176">
        <w:lastRenderedPageBreak/>
        <w:t>Oprema ovojnice za dostavo zavarovanja resnosti ponudbe</w:t>
      </w:r>
      <w:bookmarkEnd w:id="24"/>
      <w:bookmarkEnd w:id="25"/>
    </w:p>
    <w:p w14:paraId="73876865" w14:textId="77777777" w:rsidR="00710176" w:rsidRPr="00710176" w:rsidRDefault="00710176" w:rsidP="00265C87"/>
    <w:p w14:paraId="718F5E3F" w14:textId="3CA07A7A" w:rsidR="00265C87" w:rsidRDefault="00265C87" w:rsidP="00265C87">
      <w:r>
        <w:t>Naziv in naslov pošiljatelja:</w:t>
      </w:r>
    </w:p>
    <w:p w14:paraId="241F81F6" w14:textId="77777777" w:rsidR="00265C87" w:rsidRDefault="00265C87" w:rsidP="00265C87">
      <w:r>
        <w:fldChar w:fldCharType="begin">
          <w:ffData>
            <w:name w:val="Besedilo7"/>
            <w:enabled/>
            <w:calcOnExit w:val="0"/>
            <w:textInput/>
          </w:ffData>
        </w:fldChar>
      </w:r>
      <w:bookmarkStart w:id="26" w:name="Besedilo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6"/>
    </w:p>
    <w:p w14:paraId="67C98392" w14:textId="77777777" w:rsidR="00265C87" w:rsidRDefault="00265C87" w:rsidP="00265C87">
      <w:r>
        <w:fldChar w:fldCharType="begin">
          <w:ffData>
            <w:name w:val="Besedilo8"/>
            <w:enabled/>
            <w:calcOnExit w:val="0"/>
            <w:textInput/>
          </w:ffData>
        </w:fldChar>
      </w:r>
      <w:bookmarkStart w:id="27" w:name="Besedilo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7"/>
    </w:p>
    <w:p w14:paraId="38C963A3" w14:textId="77777777" w:rsidR="00265C87" w:rsidRDefault="00265C87" w:rsidP="00265C87">
      <w:r>
        <w:fldChar w:fldCharType="begin">
          <w:ffData>
            <w:name w:val="Besedilo9"/>
            <w:enabled/>
            <w:calcOnExit w:val="0"/>
            <w:textInput/>
          </w:ffData>
        </w:fldChar>
      </w:r>
      <w:bookmarkStart w:id="28" w:name="Besedilo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8"/>
    </w:p>
    <w:p w14:paraId="2067FBA0" w14:textId="02A80618" w:rsidR="00265C87" w:rsidRDefault="00265C87" w:rsidP="00265C87">
      <w:r>
        <w:rPr>
          <w:noProof/>
        </w:rPr>
        <mc:AlternateContent>
          <mc:Choice Requires="wps">
            <w:drawing>
              <wp:anchor distT="0" distB="0" distL="114300" distR="114300" simplePos="0" relativeHeight="251743232" behindDoc="0" locked="0" layoutInCell="1" allowOverlap="1" wp14:anchorId="1E1AD411" wp14:editId="5DB487FC">
                <wp:simplePos x="0" y="0"/>
                <wp:positionH relativeFrom="margin">
                  <wp:align>left</wp:align>
                </wp:positionH>
                <wp:positionV relativeFrom="paragraph">
                  <wp:posOffset>194945</wp:posOffset>
                </wp:positionV>
                <wp:extent cx="4030133" cy="1354667"/>
                <wp:effectExtent l="0" t="0" r="27940" b="17145"/>
                <wp:wrapNone/>
                <wp:docPr id="31" name="Polje z besedilom 31"/>
                <wp:cNvGraphicFramePr/>
                <a:graphic xmlns:a="http://schemas.openxmlformats.org/drawingml/2006/main">
                  <a:graphicData uri="http://schemas.microsoft.com/office/word/2010/wordprocessingShape">
                    <wps:wsp>
                      <wps:cNvSpPr txBox="1"/>
                      <wps:spPr>
                        <a:xfrm>
                          <a:off x="0" y="0"/>
                          <a:ext cx="4030133" cy="1354667"/>
                        </a:xfrm>
                        <a:prstGeom prst="rect">
                          <a:avLst/>
                        </a:prstGeom>
                        <a:solidFill>
                          <a:schemeClr val="lt1"/>
                        </a:solidFill>
                        <a:ln w="6350">
                          <a:solidFill>
                            <a:schemeClr val="bg1"/>
                          </a:solidFill>
                        </a:ln>
                      </wps:spPr>
                      <wps:txbx>
                        <w:txbxContent>
                          <w:p w14:paraId="3B81290F" w14:textId="52D6EB48" w:rsidR="00017697" w:rsidRPr="00710176" w:rsidRDefault="00017697" w:rsidP="00265C87">
                            <w:pPr>
                              <w:rPr>
                                <w:sz w:val="32"/>
                                <w:szCs w:val="32"/>
                              </w:rPr>
                            </w:pPr>
                            <w:r w:rsidRPr="00710176">
                              <w:rPr>
                                <w:b/>
                                <w:bCs/>
                                <w:sz w:val="48"/>
                                <w:szCs w:val="48"/>
                              </w:rPr>
                              <w:t>NE ODPIRAJ</w:t>
                            </w:r>
                            <w:r w:rsidRPr="00710176">
                              <w:rPr>
                                <w:b/>
                                <w:bCs/>
                                <w:sz w:val="32"/>
                                <w:szCs w:val="32"/>
                              </w:rPr>
                              <w:t xml:space="preserve"> – JN PREVZEM OSTANKA PO SORTIRANJU MEŠANIH KOMUNALNIH ODPADKOV 19 12 12 za leto 2021, 2022 in 2023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1AD411" id="_x0000_t202" coordsize="21600,21600" o:spt="202" path="m,l,21600r21600,l21600,xe">
                <v:stroke joinstyle="miter"/>
                <v:path gradientshapeok="t" o:connecttype="rect"/>
              </v:shapetype>
              <v:shape id="Polje z besedilom 31" o:spid="_x0000_s1026" type="#_x0000_t202" style="position:absolute;margin-left:0;margin-top:15.35pt;width:317.35pt;height:106.65pt;z-index:2517432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" fillcolor="white [3201]" strokecolor="white [3212]" strokeweight=".5pt">
                <v:textbox>
                  <w:txbxContent>
                    <w:p w14:paraId="3B81290F" w14:textId="52D6EB48" w:rsidR="00017697" w:rsidRPr="00710176" w:rsidRDefault="00017697" w:rsidP="00265C87">
                      <w:pPr>
                        <w:rPr>
                          <w:sz w:val="32"/>
                          <w:szCs w:val="32"/>
                        </w:rPr>
                      </w:pPr>
                      <w:r w:rsidRPr="00710176">
                        <w:rPr>
                          <w:b/>
                          <w:bCs/>
                          <w:sz w:val="48"/>
                          <w:szCs w:val="48"/>
                        </w:rPr>
                        <w:t>NE ODPIRAJ</w:t>
                      </w:r>
                      <w:r w:rsidRPr="00710176">
                        <w:rPr>
                          <w:b/>
                          <w:bCs/>
                          <w:sz w:val="32"/>
                          <w:szCs w:val="32"/>
                        </w:rPr>
                        <w:t xml:space="preserve"> – JN PREVZEM OSTANKA PO SORTIRANJU MEŠANIH KOMUNALNIH ODPADKOV 19 12 12 za leto 2021, 2022 in 2023</w:t>
                      </w:r>
                    </w:p>
                  </w:txbxContent>
                </v:textbox>
                <w10:wrap anchorx="margin"/>
              </v:shape>
            </w:pict>
          </mc:Fallback>
        </mc:AlternateContent>
      </w:r>
    </w:p>
    <w:p w14:paraId="502CDD0D" w14:textId="6F253D27" w:rsidR="00265C87" w:rsidRDefault="00265C87" w:rsidP="00265C87"/>
    <w:p w14:paraId="642910D7" w14:textId="77777777" w:rsidR="00265C87" w:rsidRDefault="00265C87" w:rsidP="00265C87"/>
    <w:p w14:paraId="1677EF22" w14:textId="77777777" w:rsidR="00265C87" w:rsidRDefault="00265C87" w:rsidP="00265C87"/>
    <w:p w14:paraId="121DBBD4" w14:textId="77777777" w:rsidR="00265C87" w:rsidRDefault="00265C87" w:rsidP="00265C87"/>
    <w:p w14:paraId="1540D81A" w14:textId="77777777" w:rsidR="00710176" w:rsidRDefault="00710176" w:rsidP="00265C87"/>
    <w:p w14:paraId="7F0FD993" w14:textId="73AF21B4" w:rsidR="00265C87" w:rsidRPr="00142E25" w:rsidRDefault="00265C87" w:rsidP="00710176">
      <w:pPr>
        <w:ind w:left="6069"/>
      </w:pPr>
      <w:r>
        <w:t>Naslovnik:</w:t>
      </w:r>
    </w:p>
    <w:p w14:paraId="47355B1E" w14:textId="6E45FDA8" w:rsidR="00265C87" w:rsidRPr="00D86503" w:rsidRDefault="00265C87" w:rsidP="00265C87">
      <w:pPr>
        <w:pStyle w:val="Brezrazmikov"/>
      </w:pPr>
      <w:r>
        <w:rPr>
          <w:noProof/>
        </w:rPr>
        <mc:AlternateContent>
          <mc:Choice Requires="wps">
            <w:drawing>
              <wp:anchor distT="0" distB="0" distL="114300" distR="114300" simplePos="0" relativeHeight="251742208" behindDoc="0" locked="0" layoutInCell="1" allowOverlap="1" wp14:anchorId="5116E9E8" wp14:editId="2B670186">
                <wp:simplePos x="0" y="0"/>
                <wp:positionH relativeFrom="column">
                  <wp:posOffset>3835400</wp:posOffset>
                </wp:positionH>
                <wp:positionV relativeFrom="paragraph">
                  <wp:posOffset>33867</wp:posOffset>
                </wp:positionV>
                <wp:extent cx="4461933" cy="1422400"/>
                <wp:effectExtent l="0" t="0" r="15240" b="25400"/>
                <wp:wrapNone/>
                <wp:docPr id="30" name="Polje z besedilom 30"/>
                <wp:cNvGraphicFramePr/>
                <a:graphic xmlns:a="http://schemas.openxmlformats.org/drawingml/2006/main">
                  <a:graphicData uri="http://schemas.microsoft.com/office/word/2010/wordprocessingShape">
                    <wps:wsp>
                      <wps:cNvSpPr txBox="1"/>
                      <wps:spPr>
                        <a:xfrm>
                          <a:off x="0" y="0"/>
                          <a:ext cx="4461933" cy="1422400"/>
                        </a:xfrm>
                        <a:prstGeom prst="rect">
                          <a:avLst/>
                        </a:prstGeom>
                        <a:solidFill>
                          <a:schemeClr val="lt1"/>
                        </a:solidFill>
                        <a:ln w="6350">
                          <a:solidFill>
                            <a:prstClr val="black"/>
                          </a:solidFill>
                        </a:ln>
                      </wps:spPr>
                      <wps:txbx>
                        <w:txbxContent>
                          <w:p w14:paraId="153A2175" w14:textId="6DD53939" w:rsidR="00017697" w:rsidRPr="00265C87" w:rsidRDefault="00017697" w:rsidP="00265C87">
                            <w:pPr>
                              <w:pStyle w:val="Brezrazmikov"/>
                              <w:rPr>
                                <w:rFonts w:cstheme="minorHAnsi"/>
                                <w:b/>
                                <w:bCs/>
                                <w:sz w:val="32"/>
                                <w:szCs w:val="32"/>
                              </w:rPr>
                            </w:pPr>
                            <w:r w:rsidRPr="00265C87">
                              <w:rPr>
                                <w:rFonts w:cstheme="minorHAnsi"/>
                                <w:b/>
                                <w:bCs/>
                                <w:sz w:val="32"/>
                                <w:szCs w:val="32"/>
                              </w:rPr>
                              <w:t>KOMUNALA SLOVENSKA BISTRICA d.o.o.</w:t>
                            </w:r>
                          </w:p>
                          <w:p w14:paraId="5971CC02" w14:textId="77777777" w:rsidR="00017697" w:rsidRDefault="00017697" w:rsidP="00265C87">
                            <w:pPr>
                              <w:pStyle w:val="Brezrazmikov"/>
                              <w:rPr>
                                <w:rFonts w:cstheme="minorHAnsi"/>
                                <w:sz w:val="32"/>
                                <w:szCs w:val="32"/>
                              </w:rPr>
                            </w:pPr>
                          </w:p>
                          <w:p w14:paraId="7222542D" w14:textId="17B6C35F" w:rsidR="00017697" w:rsidRPr="00265C87" w:rsidRDefault="00017697" w:rsidP="00265C87">
                            <w:pPr>
                              <w:pStyle w:val="Brezrazmikov"/>
                              <w:rPr>
                                <w:rFonts w:cstheme="minorHAnsi"/>
                                <w:sz w:val="32"/>
                                <w:szCs w:val="32"/>
                              </w:rPr>
                            </w:pPr>
                            <w:r w:rsidRPr="00265C87">
                              <w:rPr>
                                <w:rFonts w:cstheme="minorHAnsi"/>
                                <w:sz w:val="32"/>
                                <w:szCs w:val="32"/>
                              </w:rPr>
                              <w:t>Ulica Pohorskega bataljona 12</w:t>
                            </w:r>
                          </w:p>
                          <w:p w14:paraId="25EBD2B8" w14:textId="77777777" w:rsidR="00017697" w:rsidRDefault="00017697" w:rsidP="00265C87">
                            <w:pPr>
                              <w:pStyle w:val="Brezrazmikov"/>
                              <w:rPr>
                                <w:rFonts w:cstheme="minorHAnsi"/>
                                <w:sz w:val="32"/>
                                <w:szCs w:val="32"/>
                              </w:rPr>
                            </w:pPr>
                          </w:p>
                          <w:p w14:paraId="46D2C3CC" w14:textId="0E21133D" w:rsidR="00017697" w:rsidRPr="00265C87" w:rsidRDefault="00017697" w:rsidP="00265C87">
                            <w:pPr>
                              <w:pStyle w:val="Brezrazmikov"/>
                              <w:rPr>
                                <w:rFonts w:cstheme="minorHAnsi"/>
                                <w:sz w:val="32"/>
                                <w:szCs w:val="32"/>
                              </w:rPr>
                            </w:pPr>
                            <w:r w:rsidRPr="00265C87">
                              <w:rPr>
                                <w:rFonts w:cstheme="minorHAnsi"/>
                                <w:sz w:val="32"/>
                                <w:szCs w:val="32"/>
                              </w:rPr>
                              <w:t>2310 Slovenska Bistrica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16E9E8" id="Polje z besedilom 30" o:spid="_x0000_s1027" type="#_x0000_t202" style="position:absolute;left:0;text-align:left;margin-left:302pt;margin-top:2.65pt;width:351.35pt;height:112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" fillcolor="white [3201]" strokeweight=".5pt">
                <v:textbox>
                  <w:txbxContent>
                    <w:p w14:paraId="153A2175" w14:textId="6DD53939" w:rsidR="00017697" w:rsidRPr="00265C87" w:rsidRDefault="00017697" w:rsidP="00265C87">
                      <w:pPr>
                        <w:pStyle w:val="Brezrazmikov"/>
                        <w:rPr>
                          <w:rFonts w:cstheme="minorHAnsi"/>
                          <w:b/>
                          <w:bCs/>
                          <w:sz w:val="32"/>
                          <w:szCs w:val="32"/>
                        </w:rPr>
                      </w:pPr>
                      <w:r w:rsidRPr="00265C87">
                        <w:rPr>
                          <w:rFonts w:cstheme="minorHAnsi"/>
                          <w:b/>
                          <w:bCs/>
                          <w:sz w:val="32"/>
                          <w:szCs w:val="32"/>
                        </w:rPr>
                        <w:t>KOMUNALA SLOVENSKA BISTRICA d.o.o.</w:t>
                      </w:r>
                    </w:p>
                    <w:p w14:paraId="5971CC02" w14:textId="77777777" w:rsidR="00017697" w:rsidRDefault="00017697" w:rsidP="00265C87">
                      <w:pPr>
                        <w:pStyle w:val="Brezrazmikov"/>
                        <w:rPr>
                          <w:rFonts w:cstheme="minorHAnsi"/>
                          <w:sz w:val="32"/>
                          <w:szCs w:val="32"/>
                        </w:rPr>
                      </w:pPr>
                    </w:p>
                    <w:p w14:paraId="7222542D" w14:textId="17B6C35F" w:rsidR="00017697" w:rsidRPr="00265C87" w:rsidRDefault="00017697" w:rsidP="00265C87">
                      <w:pPr>
                        <w:pStyle w:val="Brezrazmikov"/>
                        <w:rPr>
                          <w:rFonts w:cstheme="minorHAnsi"/>
                          <w:sz w:val="32"/>
                          <w:szCs w:val="32"/>
                        </w:rPr>
                      </w:pPr>
                      <w:r w:rsidRPr="00265C87">
                        <w:rPr>
                          <w:rFonts w:cstheme="minorHAnsi"/>
                          <w:sz w:val="32"/>
                          <w:szCs w:val="32"/>
                        </w:rPr>
                        <w:t>Ulica Pohorskega bataljona 12</w:t>
                      </w:r>
                    </w:p>
                    <w:p w14:paraId="25EBD2B8" w14:textId="77777777" w:rsidR="00017697" w:rsidRDefault="00017697" w:rsidP="00265C87">
                      <w:pPr>
                        <w:pStyle w:val="Brezrazmikov"/>
                        <w:rPr>
                          <w:rFonts w:cstheme="minorHAnsi"/>
                          <w:sz w:val="32"/>
                          <w:szCs w:val="32"/>
                        </w:rPr>
                      </w:pPr>
                    </w:p>
                    <w:p w14:paraId="46D2C3CC" w14:textId="0E21133D" w:rsidR="00017697" w:rsidRPr="00265C87" w:rsidRDefault="00017697" w:rsidP="00265C87">
                      <w:pPr>
                        <w:pStyle w:val="Brezrazmikov"/>
                        <w:rPr>
                          <w:rFonts w:cstheme="minorHAnsi"/>
                          <w:sz w:val="32"/>
                          <w:szCs w:val="32"/>
                        </w:rPr>
                      </w:pPr>
                      <w:r w:rsidRPr="00265C87">
                        <w:rPr>
                          <w:rFonts w:cstheme="minorHAnsi"/>
                          <w:sz w:val="32"/>
                          <w:szCs w:val="32"/>
                        </w:rPr>
                        <w:t>2310 Slovenska Bistrica</w:t>
                      </w:r>
                    </w:p>
                  </w:txbxContent>
                </v:textbox>
              </v:shape>
            </w:pict>
          </mc:Fallback>
        </mc:AlternateContent>
      </w:r>
    </w:p>
    <w:sectPr w:rsidR="00265C87" w:rsidRPr="00D86503" w:rsidSect="00710176">
      <w:footerReference w:type="first" r:id="rId11"/>
      <w:pgSz w:w="15840" w:h="12240" w:orient="landscape"/>
      <w:pgMar w:top="1080" w:right="1080" w:bottom="1080" w:left="108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3DFFE6" w14:textId="77777777" w:rsidR="00471C94" w:rsidRDefault="00471C94">
      <w:pPr>
        <w:spacing w:after="0" w:line="240" w:lineRule="auto"/>
      </w:pPr>
      <w:r>
        <w:separator/>
      </w:r>
    </w:p>
  </w:endnote>
  <w:endnote w:type="continuationSeparator" w:id="0">
    <w:p w14:paraId="6214180D" w14:textId="77777777" w:rsidR="00471C94" w:rsidRDefault="00471C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AC32E1" w14:textId="6E81CADD" w:rsidR="00017697" w:rsidRDefault="00017697" w:rsidP="00B36DD2">
    <w:pPr>
      <w:pStyle w:val="Noga"/>
    </w:pPr>
    <w:r>
      <w:rPr>
        <w:noProof/>
      </w:rPr>
      <mc:AlternateContent>
        <mc:Choice Requires="wps">
          <w:drawing>
            <wp:anchor distT="0" distB="0" distL="114300" distR="114300" simplePos="0" relativeHeight="251672576" behindDoc="0" locked="0" layoutInCell="1" allowOverlap="1" wp14:anchorId="4E7710F0" wp14:editId="23C3352E">
              <wp:simplePos x="0" y="0"/>
              <wp:positionH relativeFrom="margin">
                <wp:posOffset>6504305</wp:posOffset>
              </wp:positionH>
              <wp:positionV relativeFrom="margin">
                <wp:posOffset>6022763</wp:posOffset>
              </wp:positionV>
              <wp:extent cx="128270" cy="2844000"/>
              <wp:effectExtent l="0" t="0" r="508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3349DDC0" id="Pravokotnik 9" o:spid="_x0000_s1026" style="position:absolute;margin-left:512.15pt;margin-top:474.25pt;width:10.1pt;height:223.95pt;z-index:251672576;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" fillcolor="#0070c0" stroked="f">
              <w10:wrap anchorx="margin" anchory="margin"/>
            </v:rect>
          </w:pict>
        </mc:Fallback>
      </mc:AlternateContent>
    </w:r>
    <w:r>
      <w:rPr>
        <w:noProof/>
      </w:rPr>
      <mc:AlternateContent>
        <mc:Choice Requires="wps">
          <w:drawing>
            <wp:anchor distT="0" distB="0" distL="114300" distR="114300" simplePos="0" relativeHeight="251673600" behindDoc="0" locked="0" layoutInCell="1" allowOverlap="1" wp14:anchorId="2D7D16D2" wp14:editId="04507C85">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77777777" w:rsidR="00017697" w:rsidRDefault="00017697"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2D7D16D2" id="_x0000_t202" coordsize="21600,21600" o:spt="202" path="m,l,21600r21600,l21600,xe">
              <v:stroke joinstyle="miter"/>
              <v:path gradientshapeok="t" o:connecttype="rect"/>
            </v:shapetype>
            <v:shape id="Polje z besedilom 5" o:spid="_x0000_s1028"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" filled="f" stroked="f">
              <v:textbox style="mso-fit-shape-to-text:t" inset=",0,,0">
                <w:txbxContent>
                  <w:p w14:paraId="2D5F036B" w14:textId="77777777" w:rsidR="00017697" w:rsidRDefault="00017697"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0528" behindDoc="0" locked="0" layoutInCell="1" allowOverlap="1" wp14:anchorId="11060F4F" wp14:editId="3085F72F">
              <wp:simplePos x="0" y="0"/>
              <wp:positionH relativeFrom="margin">
                <wp:align>center</wp:align>
              </wp:positionH>
              <wp:positionV relativeFrom="margin">
                <wp:align>center</wp:align>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ED82E3" id="Pravokotnik 4" o:spid="_x0000_s1026" style="position:absolute;margin-left:0;margin-top:0;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" filled="f" strokecolor="black [3213]">
              <w10:wrap anchorx="margin" anchory="margin"/>
            </v:rect>
          </w:pict>
        </mc:Fallback>
      </mc:AlternateContent>
    </w:r>
  </w:p>
  <w:p w14:paraId="3E28C851" w14:textId="77777777" w:rsidR="00017697" w:rsidRPr="00B36DD2" w:rsidRDefault="00017697" w:rsidP="00B36DD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8BF2AF" w14:textId="03431EE3" w:rsidR="00017697" w:rsidRDefault="0001769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3BAE32" w14:textId="77777777" w:rsidR="00471C94" w:rsidRDefault="00471C94">
      <w:pPr>
        <w:spacing w:after="0" w:line="240" w:lineRule="auto"/>
      </w:pPr>
      <w:r>
        <w:separator/>
      </w:r>
    </w:p>
  </w:footnote>
  <w:footnote w:type="continuationSeparator" w:id="0">
    <w:p w14:paraId="790B5D7B" w14:textId="77777777" w:rsidR="00471C94" w:rsidRDefault="00471C94">
      <w:pPr>
        <w:spacing w:after="0" w:line="240" w:lineRule="auto"/>
      </w:pPr>
      <w:r>
        <w:continuationSeparator/>
      </w:r>
    </w:p>
  </w:footnote>
  <w:footnote w:id="1">
    <w:p w14:paraId="2CBEDEE9" w14:textId="77777777" w:rsidR="00017697" w:rsidRPr="00142E25" w:rsidRDefault="00017697" w:rsidP="004B2925">
      <w:pPr>
        <w:pStyle w:val="Sprotnaopomba-besedilo"/>
        <w:rPr>
          <w:rFonts w:asciiTheme="minorHAnsi" w:hAnsiTheme="minorHAnsi" w:cstheme="minorHAnsi"/>
        </w:rPr>
      </w:pPr>
      <w:r w:rsidRPr="00142E25">
        <w:rPr>
          <w:rStyle w:val="Sprotnaopomba-sklic"/>
          <w:rFonts w:asciiTheme="minorHAnsi" w:hAnsiTheme="minorHAnsi" w:cstheme="minorHAnsi"/>
        </w:rPr>
        <w:footnoteRef/>
      </w:r>
      <w:r w:rsidRPr="00142E25">
        <w:rPr>
          <w:rFonts w:asciiTheme="minorHAnsi" w:hAnsiTheme="minorHAnsi" w:cstheme="minorHAnsi"/>
        </w:rPr>
        <w:t xml:space="preserve"> Obvezno priložiti pooblastilo!</w:t>
      </w:r>
    </w:p>
  </w:footnote>
  <w:footnote w:id="2">
    <w:p w14:paraId="54DAB6EB" w14:textId="46CCE09E" w:rsidR="00017697" w:rsidRPr="00124E24" w:rsidRDefault="00017697">
      <w:pPr>
        <w:pStyle w:val="Sprotnaopomba-besedilo"/>
        <w:rPr>
          <w:rFonts w:asciiTheme="minorHAnsi" w:hAnsiTheme="minorHAnsi" w:cstheme="minorHAnsi"/>
        </w:rPr>
      </w:pPr>
      <w:r w:rsidRPr="00124E24">
        <w:rPr>
          <w:rStyle w:val="Sprotnaopomba-sklic"/>
          <w:rFonts w:asciiTheme="minorHAnsi" w:hAnsiTheme="minorHAnsi" w:cstheme="minorHAnsi"/>
        </w:rPr>
        <w:footnoteRef/>
      </w:r>
      <w:r w:rsidRPr="00124E24">
        <w:rPr>
          <w:rFonts w:asciiTheme="minorHAnsi" w:hAnsiTheme="minorHAnsi" w:cstheme="minorHAnsi"/>
        </w:rPr>
        <w:t xml:space="preserve"> Ime in priimek, ulica in hišna številka, kraj v Republiki Sloveniji (izpolni ponudnik, ki nima sedeža v Republiki Sloveniji)</w:t>
      </w:r>
    </w:p>
  </w:footnote>
  <w:footnote w:id="3">
    <w:p w14:paraId="317A6936" w14:textId="634953F8" w:rsidR="00017697" w:rsidRDefault="00017697" w:rsidP="004B2925">
      <w:pPr>
        <w:pStyle w:val="Sprotnaopomba-besedilo"/>
      </w:pPr>
      <w:r w:rsidRPr="00142E25">
        <w:rPr>
          <w:rStyle w:val="Sprotnaopomba-sklic"/>
          <w:rFonts w:asciiTheme="minorHAnsi" w:hAnsiTheme="minorHAnsi" w:cstheme="minorHAnsi"/>
        </w:rPr>
        <w:footnoteRef/>
      </w:r>
      <w:r w:rsidRPr="00142E25">
        <w:rPr>
          <w:rFonts w:asciiTheme="minorHAnsi" w:hAnsiTheme="minorHAnsi" w:cstheme="minorHAnsi"/>
        </w:rPr>
        <w:t xml:space="preserve"> Navesti številko TRR, na katerega se bo izvajalo plačilo po </w:t>
      </w:r>
      <w:r w:rsidRPr="00CF560B">
        <w:rPr>
          <w:rFonts w:asciiTheme="minorHAnsi" w:hAnsiTheme="minorHAnsi" w:cstheme="minorHAnsi"/>
        </w:rPr>
        <w:t>okvirne</w:t>
      </w:r>
      <w:r>
        <w:rPr>
          <w:rFonts w:asciiTheme="minorHAnsi" w:hAnsiTheme="minorHAnsi" w:cstheme="minorHAnsi"/>
        </w:rPr>
        <w:t>m</w:t>
      </w:r>
      <w:r w:rsidRPr="00CF560B">
        <w:rPr>
          <w:rFonts w:asciiTheme="minorHAnsi" w:hAnsiTheme="minorHAnsi" w:cstheme="minorHAnsi"/>
        </w:rPr>
        <w:t xml:space="preserve"> sporazum</w:t>
      </w:r>
      <w:r>
        <w:rPr>
          <w:rFonts w:asciiTheme="minorHAnsi" w:hAnsiTheme="minorHAnsi" w:cstheme="minorHAnsi"/>
        </w:rPr>
        <w:t>u</w:t>
      </w:r>
      <w:r w:rsidRPr="00142E25">
        <w:rPr>
          <w:rFonts w:asciiTheme="minorHAnsi" w:hAnsiTheme="minorHAnsi" w:cstheme="minorHAnsi"/>
        </w:rPr>
        <w:t>. Če se plačilo izvaja glavnemu izvajalcu oz. vodilnemu ponudniku polje pustite prazno!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72F994" w14:textId="6F4CB81D" w:rsidR="00017697" w:rsidRDefault="00017697">
    <w:pPr>
      <w:pStyle w:val="Glava"/>
    </w:pPr>
    <w:r>
      <w:rPr>
        <w:noProof/>
      </w:rPr>
      <mc:AlternateContent>
        <mc:Choice Requires="wps">
          <w:drawing>
            <wp:anchor distT="0" distB="0" distL="114300" distR="114300" simplePos="0" relativeHeight="251671552" behindDoc="0" locked="0" layoutInCell="1" allowOverlap="1" wp14:anchorId="194B0E65" wp14:editId="6F73F47B">
              <wp:simplePos x="0" y="0"/>
              <wp:positionH relativeFrom="margin">
                <wp:posOffset>6504305</wp:posOffset>
              </wp:positionH>
              <wp:positionV relativeFrom="margin">
                <wp:posOffset>-260350</wp:posOffset>
              </wp:positionV>
              <wp:extent cx="128270" cy="6297930"/>
              <wp:effectExtent l="0" t="0" r="5080" b="762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7077142E" id="Pravokotnik 8" o:spid="_x0000_s1026" style="position:absolute;margin-left:512.15pt;margin-top:-20.5pt;width:10.1pt;height:495.9pt;z-index:25167155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" fillcolor="black [3213]" stroked="f">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E2E90"/>
    <w:multiLevelType w:val="multilevel"/>
    <w:tmpl w:val="70AAA324"/>
    <w:numStyleLink w:val="Natevanjestevilkami"/>
  </w:abstractNum>
  <w:abstractNum w:abstractNumId="1" w15:restartNumberingAfterBreak="0">
    <w:nsid w:val="0444640A"/>
    <w:multiLevelType w:val="hybridMultilevel"/>
    <w:tmpl w:val="53684814"/>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D22A7F"/>
    <w:multiLevelType w:val="hybridMultilevel"/>
    <w:tmpl w:val="5368481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F3C2EB4"/>
    <w:multiLevelType w:val="hybridMultilevel"/>
    <w:tmpl w:val="CF9E6216"/>
    <w:lvl w:ilvl="0" w:tplc="D5BE6DE4">
      <w:numFmt w:val="bullet"/>
      <w:lvlText w:val="•"/>
      <w:lvlJc w:val="left"/>
      <w:pPr>
        <w:ind w:left="720" w:hanging="360"/>
      </w:pPr>
      <w:rPr>
        <w:rFonts w:ascii="Arial" w:eastAsiaTheme="minorEastAsia"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2504EC"/>
    <w:multiLevelType w:val="hybridMultilevel"/>
    <w:tmpl w:val="F0C67C04"/>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9657792"/>
    <w:multiLevelType w:val="hybridMultilevel"/>
    <w:tmpl w:val="5D44594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AC65016"/>
    <w:multiLevelType w:val="hybridMultilevel"/>
    <w:tmpl w:val="1FCA09DA"/>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8EF1F95"/>
    <w:multiLevelType w:val="hybridMultilevel"/>
    <w:tmpl w:val="66682900"/>
    <w:lvl w:ilvl="0" w:tplc="FE42DECA">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B3B206F"/>
    <w:multiLevelType w:val="hybridMultilevel"/>
    <w:tmpl w:val="FD149A0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2B9235B5"/>
    <w:multiLevelType w:val="hybridMultilevel"/>
    <w:tmpl w:val="1E806210"/>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E5A61F7"/>
    <w:multiLevelType w:val="hybridMultilevel"/>
    <w:tmpl w:val="69F41EA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53C6DE3"/>
    <w:multiLevelType w:val="hybridMultilevel"/>
    <w:tmpl w:val="F230D5F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8BB12AD"/>
    <w:multiLevelType w:val="hybridMultilevel"/>
    <w:tmpl w:val="3C8A0B24"/>
    <w:lvl w:ilvl="0" w:tplc="459AA3BC">
      <w:start w:val="1"/>
      <w:numFmt w:val="decimal"/>
      <w:lvlText w:val="(%1) "/>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AD4D03"/>
    <w:multiLevelType w:val="multilevel"/>
    <w:tmpl w:val="B84E264E"/>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22" w15:restartNumberingAfterBreak="0">
    <w:nsid w:val="54F33254"/>
    <w:multiLevelType w:val="hybridMultilevel"/>
    <w:tmpl w:val="DD54988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5F5C12"/>
    <w:multiLevelType w:val="hybridMultilevel"/>
    <w:tmpl w:val="D9D08D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9EF652B"/>
    <w:multiLevelType w:val="hybridMultilevel"/>
    <w:tmpl w:val="F7B8EAE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D9F70AB"/>
    <w:multiLevelType w:val="hybridMultilevel"/>
    <w:tmpl w:val="EE20FEC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5E536EB6"/>
    <w:multiLevelType w:val="hybridMultilevel"/>
    <w:tmpl w:val="FA3EC64E"/>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0B6670C"/>
    <w:multiLevelType w:val="hybridMultilevel"/>
    <w:tmpl w:val="1A9A07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61141594"/>
    <w:multiLevelType w:val="hybridMultilevel"/>
    <w:tmpl w:val="008AF498"/>
    <w:lvl w:ilvl="0" w:tplc="459AA3BC">
      <w:start w:val="1"/>
      <w:numFmt w:val="decimal"/>
      <w:lvlText w:val="(%1) "/>
      <w:lvlJc w:val="left"/>
      <w:pPr>
        <w:ind w:left="360" w:hanging="360"/>
      </w:pPr>
      <w:rPr>
        <w:rFonts w:hint="default"/>
        <w:b w:val="0"/>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27D2DC1"/>
    <w:multiLevelType w:val="hybridMultilevel"/>
    <w:tmpl w:val="0B922F4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634D43DB"/>
    <w:multiLevelType w:val="hybridMultilevel"/>
    <w:tmpl w:val="69F41EA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646D03B1"/>
    <w:multiLevelType w:val="hybridMultilevel"/>
    <w:tmpl w:val="B7B2B8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A22DAE"/>
    <w:multiLevelType w:val="hybridMultilevel"/>
    <w:tmpl w:val="17A683A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753215D"/>
    <w:multiLevelType w:val="hybridMultilevel"/>
    <w:tmpl w:val="38C8C2F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6A835FD4"/>
    <w:multiLevelType w:val="hybridMultilevel"/>
    <w:tmpl w:val="69F41EA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6D2F7D42"/>
    <w:multiLevelType w:val="hybridMultilevel"/>
    <w:tmpl w:val="054EF80A"/>
    <w:lvl w:ilvl="0" w:tplc="AB62705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E36D6A"/>
    <w:multiLevelType w:val="hybridMultilevel"/>
    <w:tmpl w:val="A7609E3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68E7747"/>
    <w:multiLevelType w:val="hybridMultilevel"/>
    <w:tmpl w:val="4FBC4120"/>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B5011D"/>
    <w:multiLevelType w:val="hybridMultilevel"/>
    <w:tmpl w:val="2F449C9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C0052B7"/>
    <w:multiLevelType w:val="hybridMultilevel"/>
    <w:tmpl w:val="1900874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45" w15:restartNumberingAfterBreak="0">
    <w:nsid w:val="7D7A0B4D"/>
    <w:multiLevelType w:val="hybridMultilevel"/>
    <w:tmpl w:val="0B422388"/>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21"/>
  </w:num>
  <w:num w:numId="2">
    <w:abstractNumId w:val="11"/>
  </w:num>
  <w:num w:numId="3">
    <w:abstractNumId w:val="26"/>
  </w:num>
  <w:num w:numId="4">
    <w:abstractNumId w:val="18"/>
  </w:num>
  <w:num w:numId="5">
    <w:abstractNumId w:val="34"/>
  </w:num>
  <w:num w:numId="6">
    <w:abstractNumId w:val="24"/>
  </w:num>
  <w:num w:numId="7">
    <w:abstractNumId w:val="12"/>
  </w:num>
  <w:num w:numId="8">
    <w:abstractNumId w:val="3"/>
  </w:num>
  <w:num w:numId="9">
    <w:abstractNumId w:val="23"/>
  </w:num>
  <w:num w:numId="10">
    <w:abstractNumId w:val="5"/>
  </w:num>
  <w:num w:numId="11">
    <w:abstractNumId w:val="0"/>
  </w:num>
  <w:num w:numId="12">
    <w:abstractNumId w:val="7"/>
  </w:num>
  <w:num w:numId="13">
    <w:abstractNumId w:val="2"/>
  </w:num>
  <w:num w:numId="14">
    <w:abstractNumId w:val="44"/>
  </w:num>
  <w:num w:numId="15">
    <w:abstractNumId w:val="41"/>
  </w:num>
  <w:num w:numId="16">
    <w:abstractNumId w:val="33"/>
  </w:num>
  <w:num w:numId="17">
    <w:abstractNumId w:val="16"/>
  </w:num>
  <w:num w:numId="18">
    <w:abstractNumId w:val="35"/>
  </w:num>
  <w:num w:numId="19">
    <w:abstractNumId w:val="20"/>
  </w:num>
  <w:num w:numId="20">
    <w:abstractNumId w:val="43"/>
  </w:num>
  <w:num w:numId="21">
    <w:abstractNumId w:val="38"/>
  </w:num>
  <w:num w:numId="22">
    <w:abstractNumId w:val="31"/>
  </w:num>
  <w:num w:numId="23">
    <w:abstractNumId w:val="22"/>
  </w:num>
  <w:num w:numId="24">
    <w:abstractNumId w:val="14"/>
  </w:num>
  <w:num w:numId="25">
    <w:abstractNumId w:val="4"/>
  </w:num>
  <w:num w:numId="26">
    <w:abstractNumId w:val="1"/>
  </w:num>
  <w:num w:numId="27">
    <w:abstractNumId w:val="13"/>
  </w:num>
  <w:num w:numId="28">
    <w:abstractNumId w:val="15"/>
  </w:num>
  <w:num w:numId="29">
    <w:abstractNumId w:val="10"/>
  </w:num>
  <w:num w:numId="30">
    <w:abstractNumId w:val="37"/>
  </w:num>
  <w:num w:numId="31">
    <w:abstractNumId w:val="42"/>
  </w:num>
  <w:num w:numId="32">
    <w:abstractNumId w:val="25"/>
  </w:num>
  <w:num w:numId="33">
    <w:abstractNumId w:val="17"/>
  </w:num>
  <w:num w:numId="34">
    <w:abstractNumId w:val="9"/>
  </w:num>
  <w:num w:numId="35">
    <w:abstractNumId w:val="40"/>
  </w:num>
  <w:num w:numId="36">
    <w:abstractNumId w:val="39"/>
  </w:num>
  <w:num w:numId="37">
    <w:abstractNumId w:val="29"/>
  </w:num>
  <w:num w:numId="38">
    <w:abstractNumId w:val="19"/>
  </w:num>
  <w:num w:numId="39">
    <w:abstractNumId w:val="28"/>
  </w:num>
  <w:num w:numId="40">
    <w:abstractNumId w:val="27"/>
  </w:num>
  <w:num w:numId="41">
    <w:abstractNumId w:val="36"/>
  </w:num>
  <w:num w:numId="42">
    <w:abstractNumId w:val="6"/>
  </w:num>
  <w:num w:numId="43">
    <w:abstractNumId w:val="30"/>
  </w:num>
  <w:num w:numId="44">
    <w:abstractNumId w:val="45"/>
  </w:num>
  <w:num w:numId="45">
    <w:abstractNumId w:val="8"/>
  </w:num>
  <w:num w:numId="46">
    <w:abstractNumId w:val="3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oofState w:spelling="clean" w:grammar="clean"/>
  <w:attachedTemplate r:id="rId1"/>
  <w:documentProtection w:edit="forms" w:enforcement="1" w:cryptProviderType="rsaAES" w:cryptAlgorithmClass="hash" w:cryptAlgorithmType="typeAny" w:cryptAlgorithmSid="14" w:cryptSpinCount="100000" w:hash="s3d65bFO97rx4EzXLcbm7lcXItcV70I72oGKW9TaE+92CrrkRhWeEvB6d0g35lcAzvuDRpExInhPxa5XLtZ9kw==" w:salt="LQiTHH84AoI4YGd/kS5QKg=="/>
  <w:defaultTabStop w:val="357"/>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662E"/>
    <w:rsid w:val="00017697"/>
    <w:rsid w:val="00017887"/>
    <w:rsid w:val="00023DE6"/>
    <w:rsid w:val="000263EB"/>
    <w:rsid w:val="00030BAA"/>
    <w:rsid w:val="0003135E"/>
    <w:rsid w:val="00031DE2"/>
    <w:rsid w:val="00034793"/>
    <w:rsid w:val="000352FA"/>
    <w:rsid w:val="00043B6D"/>
    <w:rsid w:val="00043F24"/>
    <w:rsid w:val="0004621A"/>
    <w:rsid w:val="000525C4"/>
    <w:rsid w:val="00054F61"/>
    <w:rsid w:val="00060395"/>
    <w:rsid w:val="00061119"/>
    <w:rsid w:val="00062BD6"/>
    <w:rsid w:val="00065186"/>
    <w:rsid w:val="00066E90"/>
    <w:rsid w:val="00071B06"/>
    <w:rsid w:val="0007629E"/>
    <w:rsid w:val="000829DC"/>
    <w:rsid w:val="00086442"/>
    <w:rsid w:val="00091656"/>
    <w:rsid w:val="00095DFF"/>
    <w:rsid w:val="00097ECA"/>
    <w:rsid w:val="000A1842"/>
    <w:rsid w:val="000A2BA4"/>
    <w:rsid w:val="000A2D4D"/>
    <w:rsid w:val="000A5261"/>
    <w:rsid w:val="000B526F"/>
    <w:rsid w:val="000B79A4"/>
    <w:rsid w:val="000C4A54"/>
    <w:rsid w:val="000C4A60"/>
    <w:rsid w:val="000C598A"/>
    <w:rsid w:val="000D1838"/>
    <w:rsid w:val="000D2AF7"/>
    <w:rsid w:val="000D2F84"/>
    <w:rsid w:val="000D476F"/>
    <w:rsid w:val="000D4BC1"/>
    <w:rsid w:val="000E14D7"/>
    <w:rsid w:val="000E2DCE"/>
    <w:rsid w:val="000E3408"/>
    <w:rsid w:val="000F23F3"/>
    <w:rsid w:val="000F4424"/>
    <w:rsid w:val="000F55C5"/>
    <w:rsid w:val="000F6162"/>
    <w:rsid w:val="000F75FE"/>
    <w:rsid w:val="00101159"/>
    <w:rsid w:val="001058DC"/>
    <w:rsid w:val="00110103"/>
    <w:rsid w:val="00110BE1"/>
    <w:rsid w:val="00110DC1"/>
    <w:rsid w:val="0011302C"/>
    <w:rsid w:val="001153C9"/>
    <w:rsid w:val="00115623"/>
    <w:rsid w:val="00120E3C"/>
    <w:rsid w:val="00123A1D"/>
    <w:rsid w:val="00123A5E"/>
    <w:rsid w:val="00124E24"/>
    <w:rsid w:val="001250D8"/>
    <w:rsid w:val="0012591B"/>
    <w:rsid w:val="001316CF"/>
    <w:rsid w:val="001323AB"/>
    <w:rsid w:val="00136F2F"/>
    <w:rsid w:val="00141147"/>
    <w:rsid w:val="00141A8A"/>
    <w:rsid w:val="00141AA9"/>
    <w:rsid w:val="00142E25"/>
    <w:rsid w:val="00154A39"/>
    <w:rsid w:val="0016039E"/>
    <w:rsid w:val="00160A07"/>
    <w:rsid w:val="00161FA8"/>
    <w:rsid w:val="00166429"/>
    <w:rsid w:val="00174593"/>
    <w:rsid w:val="00174970"/>
    <w:rsid w:val="0017572D"/>
    <w:rsid w:val="00175C28"/>
    <w:rsid w:val="00177CCB"/>
    <w:rsid w:val="00180B86"/>
    <w:rsid w:val="00181A4F"/>
    <w:rsid w:val="00181E68"/>
    <w:rsid w:val="00183A73"/>
    <w:rsid w:val="00184CB1"/>
    <w:rsid w:val="001854F8"/>
    <w:rsid w:val="001918C8"/>
    <w:rsid w:val="00193D34"/>
    <w:rsid w:val="001956A6"/>
    <w:rsid w:val="001A2007"/>
    <w:rsid w:val="001A4012"/>
    <w:rsid w:val="001A48F7"/>
    <w:rsid w:val="001A5CF6"/>
    <w:rsid w:val="001B08BC"/>
    <w:rsid w:val="001B1B46"/>
    <w:rsid w:val="001B244D"/>
    <w:rsid w:val="001B393D"/>
    <w:rsid w:val="001B6537"/>
    <w:rsid w:val="001C7D6A"/>
    <w:rsid w:val="001D2E8E"/>
    <w:rsid w:val="001D33E5"/>
    <w:rsid w:val="001D345C"/>
    <w:rsid w:val="001D4565"/>
    <w:rsid w:val="001D45C6"/>
    <w:rsid w:val="001E1CCA"/>
    <w:rsid w:val="001E1FE3"/>
    <w:rsid w:val="001E455F"/>
    <w:rsid w:val="001E7C73"/>
    <w:rsid w:val="001F2A13"/>
    <w:rsid w:val="001F6144"/>
    <w:rsid w:val="001F6315"/>
    <w:rsid w:val="00200033"/>
    <w:rsid w:val="00205333"/>
    <w:rsid w:val="002129DD"/>
    <w:rsid w:val="002212B7"/>
    <w:rsid w:val="00222F54"/>
    <w:rsid w:val="0022306C"/>
    <w:rsid w:val="00224F60"/>
    <w:rsid w:val="00227286"/>
    <w:rsid w:val="00227948"/>
    <w:rsid w:val="00227D33"/>
    <w:rsid w:val="002310C1"/>
    <w:rsid w:val="0023237E"/>
    <w:rsid w:val="002336AA"/>
    <w:rsid w:val="00235CE1"/>
    <w:rsid w:val="00241E1B"/>
    <w:rsid w:val="00244FBA"/>
    <w:rsid w:val="002452CD"/>
    <w:rsid w:val="00252215"/>
    <w:rsid w:val="002542FB"/>
    <w:rsid w:val="00254A97"/>
    <w:rsid w:val="0025610F"/>
    <w:rsid w:val="002658C4"/>
    <w:rsid w:val="00265C87"/>
    <w:rsid w:val="00270845"/>
    <w:rsid w:val="0027135A"/>
    <w:rsid w:val="00271BD6"/>
    <w:rsid w:val="00273C6D"/>
    <w:rsid w:val="0027400E"/>
    <w:rsid w:val="00276533"/>
    <w:rsid w:val="00285750"/>
    <w:rsid w:val="002879EB"/>
    <w:rsid w:val="002915D8"/>
    <w:rsid w:val="00291E92"/>
    <w:rsid w:val="002A0DAE"/>
    <w:rsid w:val="002A4B06"/>
    <w:rsid w:val="002B0B43"/>
    <w:rsid w:val="002B1557"/>
    <w:rsid w:val="002B2882"/>
    <w:rsid w:val="002B2A40"/>
    <w:rsid w:val="002C2096"/>
    <w:rsid w:val="002C224B"/>
    <w:rsid w:val="002C32AC"/>
    <w:rsid w:val="002C3F7F"/>
    <w:rsid w:val="002C6B52"/>
    <w:rsid w:val="002D04A0"/>
    <w:rsid w:val="002D0A72"/>
    <w:rsid w:val="002D226D"/>
    <w:rsid w:val="002D3F43"/>
    <w:rsid w:val="002D4B32"/>
    <w:rsid w:val="002D720E"/>
    <w:rsid w:val="002D7C4D"/>
    <w:rsid w:val="002E0B7F"/>
    <w:rsid w:val="002E2C3C"/>
    <w:rsid w:val="002E6269"/>
    <w:rsid w:val="002E65CA"/>
    <w:rsid w:val="002E6A92"/>
    <w:rsid w:val="002F25A3"/>
    <w:rsid w:val="002F30BA"/>
    <w:rsid w:val="002F3FFE"/>
    <w:rsid w:val="002F5576"/>
    <w:rsid w:val="00301328"/>
    <w:rsid w:val="00302B91"/>
    <w:rsid w:val="00302DE2"/>
    <w:rsid w:val="0030341C"/>
    <w:rsid w:val="00305921"/>
    <w:rsid w:val="00312A2D"/>
    <w:rsid w:val="00315F24"/>
    <w:rsid w:val="00323DB0"/>
    <w:rsid w:val="003259A0"/>
    <w:rsid w:val="0033272B"/>
    <w:rsid w:val="00336637"/>
    <w:rsid w:val="003373F3"/>
    <w:rsid w:val="00340E66"/>
    <w:rsid w:val="00341AA7"/>
    <w:rsid w:val="0034613E"/>
    <w:rsid w:val="00352081"/>
    <w:rsid w:val="00356E3D"/>
    <w:rsid w:val="0036490E"/>
    <w:rsid w:val="00365706"/>
    <w:rsid w:val="00373594"/>
    <w:rsid w:val="00380894"/>
    <w:rsid w:val="003820C7"/>
    <w:rsid w:val="0038365D"/>
    <w:rsid w:val="00386C0D"/>
    <w:rsid w:val="00392CD9"/>
    <w:rsid w:val="003951FF"/>
    <w:rsid w:val="00397403"/>
    <w:rsid w:val="00397B55"/>
    <w:rsid w:val="003A0B59"/>
    <w:rsid w:val="003A16AB"/>
    <w:rsid w:val="003A2188"/>
    <w:rsid w:val="003B229E"/>
    <w:rsid w:val="003B2859"/>
    <w:rsid w:val="003B35A3"/>
    <w:rsid w:val="003B4841"/>
    <w:rsid w:val="003B7A36"/>
    <w:rsid w:val="003B7DB1"/>
    <w:rsid w:val="003B7DCA"/>
    <w:rsid w:val="003C0ACB"/>
    <w:rsid w:val="003C3DEF"/>
    <w:rsid w:val="003C4638"/>
    <w:rsid w:val="003D251F"/>
    <w:rsid w:val="003D39D5"/>
    <w:rsid w:val="003D47A1"/>
    <w:rsid w:val="003D54AC"/>
    <w:rsid w:val="003D7D7E"/>
    <w:rsid w:val="003E0A07"/>
    <w:rsid w:val="003E1ACF"/>
    <w:rsid w:val="003E42A0"/>
    <w:rsid w:val="003E54BC"/>
    <w:rsid w:val="003F17D4"/>
    <w:rsid w:val="003F1FC3"/>
    <w:rsid w:val="004064CA"/>
    <w:rsid w:val="00407548"/>
    <w:rsid w:val="00413346"/>
    <w:rsid w:val="004164E3"/>
    <w:rsid w:val="00422958"/>
    <w:rsid w:val="00423637"/>
    <w:rsid w:val="0042431D"/>
    <w:rsid w:val="004243C6"/>
    <w:rsid w:val="00424720"/>
    <w:rsid w:val="0042732A"/>
    <w:rsid w:val="004332B3"/>
    <w:rsid w:val="00433D2F"/>
    <w:rsid w:val="00434AE7"/>
    <w:rsid w:val="00435D4C"/>
    <w:rsid w:val="00436D62"/>
    <w:rsid w:val="0044061C"/>
    <w:rsid w:val="00440FD9"/>
    <w:rsid w:val="0044333A"/>
    <w:rsid w:val="00454AFE"/>
    <w:rsid w:val="00454BE6"/>
    <w:rsid w:val="00456A36"/>
    <w:rsid w:val="00456CD8"/>
    <w:rsid w:val="004617E4"/>
    <w:rsid w:val="00471C94"/>
    <w:rsid w:val="00471D97"/>
    <w:rsid w:val="00472AF8"/>
    <w:rsid w:val="00480C70"/>
    <w:rsid w:val="00481554"/>
    <w:rsid w:val="00483C63"/>
    <w:rsid w:val="00483E15"/>
    <w:rsid w:val="00487499"/>
    <w:rsid w:val="00487981"/>
    <w:rsid w:val="00487AA7"/>
    <w:rsid w:val="00497F6C"/>
    <w:rsid w:val="004B11E9"/>
    <w:rsid w:val="004B20D4"/>
    <w:rsid w:val="004B2925"/>
    <w:rsid w:val="004B45B6"/>
    <w:rsid w:val="004B483B"/>
    <w:rsid w:val="004C0577"/>
    <w:rsid w:val="004C15E5"/>
    <w:rsid w:val="004C33A4"/>
    <w:rsid w:val="004C4251"/>
    <w:rsid w:val="004C5B9C"/>
    <w:rsid w:val="004C6F0A"/>
    <w:rsid w:val="004D0BC0"/>
    <w:rsid w:val="004D1560"/>
    <w:rsid w:val="004D1C98"/>
    <w:rsid w:val="004D1CDC"/>
    <w:rsid w:val="004E00EA"/>
    <w:rsid w:val="004E2359"/>
    <w:rsid w:val="004E40BB"/>
    <w:rsid w:val="004E4261"/>
    <w:rsid w:val="004E53CE"/>
    <w:rsid w:val="004E7EF4"/>
    <w:rsid w:val="004F08B0"/>
    <w:rsid w:val="004F1575"/>
    <w:rsid w:val="004F3916"/>
    <w:rsid w:val="004F4411"/>
    <w:rsid w:val="004F796D"/>
    <w:rsid w:val="00500FA1"/>
    <w:rsid w:val="00501DD2"/>
    <w:rsid w:val="0050307B"/>
    <w:rsid w:val="00507612"/>
    <w:rsid w:val="00512CB5"/>
    <w:rsid w:val="00513DD4"/>
    <w:rsid w:val="00515464"/>
    <w:rsid w:val="005168F7"/>
    <w:rsid w:val="00521ACC"/>
    <w:rsid w:val="0053073A"/>
    <w:rsid w:val="0053329A"/>
    <w:rsid w:val="00533FF1"/>
    <w:rsid w:val="005349FF"/>
    <w:rsid w:val="00543341"/>
    <w:rsid w:val="005438E0"/>
    <w:rsid w:val="0055230F"/>
    <w:rsid w:val="00552538"/>
    <w:rsid w:val="00556EF0"/>
    <w:rsid w:val="005571A4"/>
    <w:rsid w:val="00557EB6"/>
    <w:rsid w:val="00561E4F"/>
    <w:rsid w:val="00563C91"/>
    <w:rsid w:val="005660A1"/>
    <w:rsid w:val="00566D2E"/>
    <w:rsid w:val="00576BD7"/>
    <w:rsid w:val="00580482"/>
    <w:rsid w:val="00583538"/>
    <w:rsid w:val="00584981"/>
    <w:rsid w:val="005868F6"/>
    <w:rsid w:val="005875C6"/>
    <w:rsid w:val="00590750"/>
    <w:rsid w:val="005920EA"/>
    <w:rsid w:val="005932FA"/>
    <w:rsid w:val="00593961"/>
    <w:rsid w:val="00594C5D"/>
    <w:rsid w:val="00594EBC"/>
    <w:rsid w:val="00596AB5"/>
    <w:rsid w:val="005A3279"/>
    <w:rsid w:val="005A6038"/>
    <w:rsid w:val="005B32C1"/>
    <w:rsid w:val="005B3DB4"/>
    <w:rsid w:val="005C19E2"/>
    <w:rsid w:val="005C1ED0"/>
    <w:rsid w:val="005C3256"/>
    <w:rsid w:val="005C6016"/>
    <w:rsid w:val="005C6137"/>
    <w:rsid w:val="005C7737"/>
    <w:rsid w:val="005C7A92"/>
    <w:rsid w:val="005C7EAB"/>
    <w:rsid w:val="005D1F92"/>
    <w:rsid w:val="005D29CA"/>
    <w:rsid w:val="005D5534"/>
    <w:rsid w:val="005E09EE"/>
    <w:rsid w:val="005E0F8E"/>
    <w:rsid w:val="005E3608"/>
    <w:rsid w:val="005E38CA"/>
    <w:rsid w:val="005F0521"/>
    <w:rsid w:val="005F24F6"/>
    <w:rsid w:val="005F3778"/>
    <w:rsid w:val="005F379E"/>
    <w:rsid w:val="00600196"/>
    <w:rsid w:val="00600846"/>
    <w:rsid w:val="00604F84"/>
    <w:rsid w:val="00606A22"/>
    <w:rsid w:val="00611877"/>
    <w:rsid w:val="00614C77"/>
    <w:rsid w:val="00621487"/>
    <w:rsid w:val="00624FBD"/>
    <w:rsid w:val="0062516D"/>
    <w:rsid w:val="0062630E"/>
    <w:rsid w:val="00631F4E"/>
    <w:rsid w:val="0063461F"/>
    <w:rsid w:val="00634C19"/>
    <w:rsid w:val="00634D0E"/>
    <w:rsid w:val="006459D3"/>
    <w:rsid w:val="006464E5"/>
    <w:rsid w:val="006469BB"/>
    <w:rsid w:val="006537F7"/>
    <w:rsid w:val="00663B32"/>
    <w:rsid w:val="00671253"/>
    <w:rsid w:val="00675AFF"/>
    <w:rsid w:val="00677C8B"/>
    <w:rsid w:val="006831D7"/>
    <w:rsid w:val="006856DC"/>
    <w:rsid w:val="0068612B"/>
    <w:rsid w:val="006869C7"/>
    <w:rsid w:val="006872F3"/>
    <w:rsid w:val="00687874"/>
    <w:rsid w:val="00687D06"/>
    <w:rsid w:val="0069287C"/>
    <w:rsid w:val="00693031"/>
    <w:rsid w:val="0069556E"/>
    <w:rsid w:val="00697C12"/>
    <w:rsid w:val="006A1BC4"/>
    <w:rsid w:val="006A3625"/>
    <w:rsid w:val="006A3E7B"/>
    <w:rsid w:val="006A4587"/>
    <w:rsid w:val="006B08FF"/>
    <w:rsid w:val="006B46B1"/>
    <w:rsid w:val="006B4AEB"/>
    <w:rsid w:val="006C1ED8"/>
    <w:rsid w:val="006C279A"/>
    <w:rsid w:val="006C4D2E"/>
    <w:rsid w:val="006D2079"/>
    <w:rsid w:val="006D6FDF"/>
    <w:rsid w:val="006D77AF"/>
    <w:rsid w:val="006E36F3"/>
    <w:rsid w:val="006E6124"/>
    <w:rsid w:val="006E6D2C"/>
    <w:rsid w:val="006F0B58"/>
    <w:rsid w:val="006F0B68"/>
    <w:rsid w:val="006F248F"/>
    <w:rsid w:val="006F2830"/>
    <w:rsid w:val="006F30AA"/>
    <w:rsid w:val="006F439A"/>
    <w:rsid w:val="006F5645"/>
    <w:rsid w:val="006F6AEA"/>
    <w:rsid w:val="007008D3"/>
    <w:rsid w:val="00700E49"/>
    <w:rsid w:val="00701CD1"/>
    <w:rsid w:val="0070609C"/>
    <w:rsid w:val="00710176"/>
    <w:rsid w:val="00711203"/>
    <w:rsid w:val="0071123E"/>
    <w:rsid w:val="00713D2B"/>
    <w:rsid w:val="00716654"/>
    <w:rsid w:val="00716902"/>
    <w:rsid w:val="00716A41"/>
    <w:rsid w:val="00716D0D"/>
    <w:rsid w:val="00717B74"/>
    <w:rsid w:val="0072349B"/>
    <w:rsid w:val="007300AB"/>
    <w:rsid w:val="00730120"/>
    <w:rsid w:val="00730AF2"/>
    <w:rsid w:val="00732DA2"/>
    <w:rsid w:val="00735DF9"/>
    <w:rsid w:val="007360C4"/>
    <w:rsid w:val="007404D3"/>
    <w:rsid w:val="0074484A"/>
    <w:rsid w:val="007455F0"/>
    <w:rsid w:val="00746496"/>
    <w:rsid w:val="00752A5F"/>
    <w:rsid w:val="00766931"/>
    <w:rsid w:val="00766A60"/>
    <w:rsid w:val="00780C30"/>
    <w:rsid w:val="00783F90"/>
    <w:rsid w:val="00787AF7"/>
    <w:rsid w:val="00790253"/>
    <w:rsid w:val="007915B3"/>
    <w:rsid w:val="00791CC7"/>
    <w:rsid w:val="0079300D"/>
    <w:rsid w:val="007A0B00"/>
    <w:rsid w:val="007A0DD9"/>
    <w:rsid w:val="007A25FA"/>
    <w:rsid w:val="007A40B5"/>
    <w:rsid w:val="007A533C"/>
    <w:rsid w:val="007A6358"/>
    <w:rsid w:val="007A71CC"/>
    <w:rsid w:val="007B0E53"/>
    <w:rsid w:val="007B20BB"/>
    <w:rsid w:val="007B65ED"/>
    <w:rsid w:val="007C0E3A"/>
    <w:rsid w:val="007C0EDD"/>
    <w:rsid w:val="007D0629"/>
    <w:rsid w:val="007D4677"/>
    <w:rsid w:val="007D5227"/>
    <w:rsid w:val="007E28D9"/>
    <w:rsid w:val="007E7EB1"/>
    <w:rsid w:val="007F596F"/>
    <w:rsid w:val="008020CB"/>
    <w:rsid w:val="008056AA"/>
    <w:rsid w:val="00805787"/>
    <w:rsid w:val="00806898"/>
    <w:rsid w:val="008105DE"/>
    <w:rsid w:val="0081223D"/>
    <w:rsid w:val="00813D6C"/>
    <w:rsid w:val="00814953"/>
    <w:rsid w:val="00820DC1"/>
    <w:rsid w:val="00827B8E"/>
    <w:rsid w:val="00830A8C"/>
    <w:rsid w:val="008320BD"/>
    <w:rsid w:val="00832F6C"/>
    <w:rsid w:val="00833173"/>
    <w:rsid w:val="00833B1E"/>
    <w:rsid w:val="00835C1B"/>
    <w:rsid w:val="00844E99"/>
    <w:rsid w:val="0084766A"/>
    <w:rsid w:val="008507C7"/>
    <w:rsid w:val="00853FD3"/>
    <w:rsid w:val="008579C7"/>
    <w:rsid w:val="00864157"/>
    <w:rsid w:val="00864A73"/>
    <w:rsid w:val="00864D24"/>
    <w:rsid w:val="00865F53"/>
    <w:rsid w:val="00866075"/>
    <w:rsid w:val="00870678"/>
    <w:rsid w:val="00880385"/>
    <w:rsid w:val="008808F3"/>
    <w:rsid w:val="00880C04"/>
    <w:rsid w:val="00883F2E"/>
    <w:rsid w:val="008850F2"/>
    <w:rsid w:val="0089171A"/>
    <w:rsid w:val="0089315F"/>
    <w:rsid w:val="00897EAC"/>
    <w:rsid w:val="008A2AB1"/>
    <w:rsid w:val="008A6B8F"/>
    <w:rsid w:val="008A7D3D"/>
    <w:rsid w:val="008B1339"/>
    <w:rsid w:val="008B7910"/>
    <w:rsid w:val="008C06E1"/>
    <w:rsid w:val="008C0D86"/>
    <w:rsid w:val="008C4B46"/>
    <w:rsid w:val="008C4EA2"/>
    <w:rsid w:val="008C6AA3"/>
    <w:rsid w:val="008C6B54"/>
    <w:rsid w:val="008C72A7"/>
    <w:rsid w:val="008C7D1A"/>
    <w:rsid w:val="008D165D"/>
    <w:rsid w:val="008D2CFD"/>
    <w:rsid w:val="008D3456"/>
    <w:rsid w:val="008D55DD"/>
    <w:rsid w:val="008D5F85"/>
    <w:rsid w:val="008D6D60"/>
    <w:rsid w:val="008D7544"/>
    <w:rsid w:val="008D7D54"/>
    <w:rsid w:val="008E4BC5"/>
    <w:rsid w:val="008E4C87"/>
    <w:rsid w:val="008E777A"/>
    <w:rsid w:val="008F0276"/>
    <w:rsid w:val="008F1FFC"/>
    <w:rsid w:val="008F4FC3"/>
    <w:rsid w:val="008F53AB"/>
    <w:rsid w:val="008F7B85"/>
    <w:rsid w:val="008F7D74"/>
    <w:rsid w:val="00900869"/>
    <w:rsid w:val="009024E0"/>
    <w:rsid w:val="00902AD5"/>
    <w:rsid w:val="009130D6"/>
    <w:rsid w:val="00916B3E"/>
    <w:rsid w:val="00920B7E"/>
    <w:rsid w:val="0092270B"/>
    <w:rsid w:val="009241A1"/>
    <w:rsid w:val="00924223"/>
    <w:rsid w:val="0093208A"/>
    <w:rsid w:val="00932559"/>
    <w:rsid w:val="009368DE"/>
    <w:rsid w:val="00940651"/>
    <w:rsid w:val="00940B59"/>
    <w:rsid w:val="009420E2"/>
    <w:rsid w:val="00942B4A"/>
    <w:rsid w:val="0094320E"/>
    <w:rsid w:val="0094438F"/>
    <w:rsid w:val="00950DAE"/>
    <w:rsid w:val="00951D48"/>
    <w:rsid w:val="00952009"/>
    <w:rsid w:val="00954F33"/>
    <w:rsid w:val="009576A8"/>
    <w:rsid w:val="009576AA"/>
    <w:rsid w:val="00960A0C"/>
    <w:rsid w:val="00960FEA"/>
    <w:rsid w:val="00963E2F"/>
    <w:rsid w:val="00964438"/>
    <w:rsid w:val="0096654A"/>
    <w:rsid w:val="00967BA7"/>
    <w:rsid w:val="009721A5"/>
    <w:rsid w:val="00972960"/>
    <w:rsid w:val="00981ACA"/>
    <w:rsid w:val="00983CED"/>
    <w:rsid w:val="009874F7"/>
    <w:rsid w:val="009904C7"/>
    <w:rsid w:val="00991171"/>
    <w:rsid w:val="00991410"/>
    <w:rsid w:val="009933BE"/>
    <w:rsid w:val="0099457B"/>
    <w:rsid w:val="00995D87"/>
    <w:rsid w:val="00996A61"/>
    <w:rsid w:val="00997A90"/>
    <w:rsid w:val="009A0479"/>
    <w:rsid w:val="009A4C7B"/>
    <w:rsid w:val="009A4D00"/>
    <w:rsid w:val="009B0B12"/>
    <w:rsid w:val="009B6CCC"/>
    <w:rsid w:val="009C2CBE"/>
    <w:rsid w:val="009C46BC"/>
    <w:rsid w:val="009C52BD"/>
    <w:rsid w:val="009C725D"/>
    <w:rsid w:val="009D0445"/>
    <w:rsid w:val="009D38DE"/>
    <w:rsid w:val="009D6B09"/>
    <w:rsid w:val="009E07E9"/>
    <w:rsid w:val="009E0A45"/>
    <w:rsid w:val="009E12DE"/>
    <w:rsid w:val="009F0C3B"/>
    <w:rsid w:val="009F18CB"/>
    <w:rsid w:val="009F6AFD"/>
    <w:rsid w:val="00A01D6C"/>
    <w:rsid w:val="00A01DDC"/>
    <w:rsid w:val="00A042C3"/>
    <w:rsid w:val="00A05B7E"/>
    <w:rsid w:val="00A1094E"/>
    <w:rsid w:val="00A119AB"/>
    <w:rsid w:val="00A121FA"/>
    <w:rsid w:val="00A12A69"/>
    <w:rsid w:val="00A1331E"/>
    <w:rsid w:val="00A13D72"/>
    <w:rsid w:val="00A142BB"/>
    <w:rsid w:val="00A14FC8"/>
    <w:rsid w:val="00A15116"/>
    <w:rsid w:val="00A16367"/>
    <w:rsid w:val="00A21F38"/>
    <w:rsid w:val="00A22DB4"/>
    <w:rsid w:val="00A26A2F"/>
    <w:rsid w:val="00A31A43"/>
    <w:rsid w:val="00A358C3"/>
    <w:rsid w:val="00A4198F"/>
    <w:rsid w:val="00A42F5F"/>
    <w:rsid w:val="00A44106"/>
    <w:rsid w:val="00A45741"/>
    <w:rsid w:val="00A479A4"/>
    <w:rsid w:val="00A53A1E"/>
    <w:rsid w:val="00A55AFC"/>
    <w:rsid w:val="00A57C02"/>
    <w:rsid w:val="00A57C47"/>
    <w:rsid w:val="00A617A8"/>
    <w:rsid w:val="00A64989"/>
    <w:rsid w:val="00A65ADD"/>
    <w:rsid w:val="00A667E8"/>
    <w:rsid w:val="00A70766"/>
    <w:rsid w:val="00A748DB"/>
    <w:rsid w:val="00A82029"/>
    <w:rsid w:val="00A84434"/>
    <w:rsid w:val="00A85033"/>
    <w:rsid w:val="00A86591"/>
    <w:rsid w:val="00A94797"/>
    <w:rsid w:val="00A94BD7"/>
    <w:rsid w:val="00A94C10"/>
    <w:rsid w:val="00AA1D88"/>
    <w:rsid w:val="00AA2AB1"/>
    <w:rsid w:val="00AA3314"/>
    <w:rsid w:val="00AA6272"/>
    <w:rsid w:val="00AB53E8"/>
    <w:rsid w:val="00AB719F"/>
    <w:rsid w:val="00AC3753"/>
    <w:rsid w:val="00AC5E50"/>
    <w:rsid w:val="00AD496B"/>
    <w:rsid w:val="00AE1464"/>
    <w:rsid w:val="00AE25E1"/>
    <w:rsid w:val="00AE416B"/>
    <w:rsid w:val="00AE42CC"/>
    <w:rsid w:val="00AF00E0"/>
    <w:rsid w:val="00AF42F9"/>
    <w:rsid w:val="00AF66B8"/>
    <w:rsid w:val="00AF7BA7"/>
    <w:rsid w:val="00B01EAD"/>
    <w:rsid w:val="00B06408"/>
    <w:rsid w:val="00B10761"/>
    <w:rsid w:val="00B11B5F"/>
    <w:rsid w:val="00B11EDD"/>
    <w:rsid w:val="00B13158"/>
    <w:rsid w:val="00B152F4"/>
    <w:rsid w:val="00B16E4A"/>
    <w:rsid w:val="00B21FBF"/>
    <w:rsid w:val="00B24803"/>
    <w:rsid w:val="00B2781B"/>
    <w:rsid w:val="00B27EC9"/>
    <w:rsid w:val="00B31391"/>
    <w:rsid w:val="00B31B93"/>
    <w:rsid w:val="00B32151"/>
    <w:rsid w:val="00B32628"/>
    <w:rsid w:val="00B36DD2"/>
    <w:rsid w:val="00B47E6C"/>
    <w:rsid w:val="00B500D9"/>
    <w:rsid w:val="00B52D2B"/>
    <w:rsid w:val="00B5391C"/>
    <w:rsid w:val="00B60094"/>
    <w:rsid w:val="00B60333"/>
    <w:rsid w:val="00B62E61"/>
    <w:rsid w:val="00B63865"/>
    <w:rsid w:val="00B65512"/>
    <w:rsid w:val="00B65C5F"/>
    <w:rsid w:val="00B66959"/>
    <w:rsid w:val="00B7380E"/>
    <w:rsid w:val="00B77B4F"/>
    <w:rsid w:val="00B81AE9"/>
    <w:rsid w:val="00B81EE2"/>
    <w:rsid w:val="00B82E00"/>
    <w:rsid w:val="00B86C0A"/>
    <w:rsid w:val="00B86E25"/>
    <w:rsid w:val="00B9110D"/>
    <w:rsid w:val="00B913BA"/>
    <w:rsid w:val="00B97BD1"/>
    <w:rsid w:val="00BA1242"/>
    <w:rsid w:val="00BA20E6"/>
    <w:rsid w:val="00BA5357"/>
    <w:rsid w:val="00BB1BDC"/>
    <w:rsid w:val="00BB3E9F"/>
    <w:rsid w:val="00BB5EF6"/>
    <w:rsid w:val="00BB6CBF"/>
    <w:rsid w:val="00BC2DFE"/>
    <w:rsid w:val="00BC7746"/>
    <w:rsid w:val="00BD5169"/>
    <w:rsid w:val="00BD5925"/>
    <w:rsid w:val="00BF1CC0"/>
    <w:rsid w:val="00BF6945"/>
    <w:rsid w:val="00BF6FF1"/>
    <w:rsid w:val="00BF7C22"/>
    <w:rsid w:val="00C00B79"/>
    <w:rsid w:val="00C00D95"/>
    <w:rsid w:val="00C06272"/>
    <w:rsid w:val="00C06BD1"/>
    <w:rsid w:val="00C10266"/>
    <w:rsid w:val="00C13D67"/>
    <w:rsid w:val="00C164CE"/>
    <w:rsid w:val="00C16A38"/>
    <w:rsid w:val="00C25497"/>
    <w:rsid w:val="00C31063"/>
    <w:rsid w:val="00C31D95"/>
    <w:rsid w:val="00C366D7"/>
    <w:rsid w:val="00C366E0"/>
    <w:rsid w:val="00C3739C"/>
    <w:rsid w:val="00C37DE6"/>
    <w:rsid w:val="00C4179A"/>
    <w:rsid w:val="00C53D51"/>
    <w:rsid w:val="00C552FD"/>
    <w:rsid w:val="00C570A4"/>
    <w:rsid w:val="00C5747D"/>
    <w:rsid w:val="00C6268E"/>
    <w:rsid w:val="00C65CD7"/>
    <w:rsid w:val="00C66F06"/>
    <w:rsid w:val="00C70DC7"/>
    <w:rsid w:val="00C71038"/>
    <w:rsid w:val="00C74C44"/>
    <w:rsid w:val="00C80087"/>
    <w:rsid w:val="00C80CC2"/>
    <w:rsid w:val="00C80D1E"/>
    <w:rsid w:val="00C817ED"/>
    <w:rsid w:val="00C8750E"/>
    <w:rsid w:val="00C905F0"/>
    <w:rsid w:val="00C9225A"/>
    <w:rsid w:val="00C957B7"/>
    <w:rsid w:val="00C96013"/>
    <w:rsid w:val="00C9607B"/>
    <w:rsid w:val="00C97C11"/>
    <w:rsid w:val="00CA0CEC"/>
    <w:rsid w:val="00CA5242"/>
    <w:rsid w:val="00CA54E3"/>
    <w:rsid w:val="00CA70B3"/>
    <w:rsid w:val="00CB06FB"/>
    <w:rsid w:val="00CB6610"/>
    <w:rsid w:val="00CC15B8"/>
    <w:rsid w:val="00CC47EF"/>
    <w:rsid w:val="00CC4BD0"/>
    <w:rsid w:val="00CC6725"/>
    <w:rsid w:val="00CD45C0"/>
    <w:rsid w:val="00CD5128"/>
    <w:rsid w:val="00CD5941"/>
    <w:rsid w:val="00CD63D4"/>
    <w:rsid w:val="00CD7E1C"/>
    <w:rsid w:val="00CE04F4"/>
    <w:rsid w:val="00CE0D76"/>
    <w:rsid w:val="00CE3B3B"/>
    <w:rsid w:val="00CE48AD"/>
    <w:rsid w:val="00CE4DE9"/>
    <w:rsid w:val="00CE5C9F"/>
    <w:rsid w:val="00CE64EE"/>
    <w:rsid w:val="00CF0942"/>
    <w:rsid w:val="00CF1409"/>
    <w:rsid w:val="00CF359F"/>
    <w:rsid w:val="00CF560B"/>
    <w:rsid w:val="00CF6586"/>
    <w:rsid w:val="00D027F6"/>
    <w:rsid w:val="00D0305C"/>
    <w:rsid w:val="00D066EE"/>
    <w:rsid w:val="00D06B75"/>
    <w:rsid w:val="00D077DD"/>
    <w:rsid w:val="00D07AA5"/>
    <w:rsid w:val="00D11ED9"/>
    <w:rsid w:val="00D1257D"/>
    <w:rsid w:val="00D12ABF"/>
    <w:rsid w:val="00D15064"/>
    <w:rsid w:val="00D21C14"/>
    <w:rsid w:val="00D22016"/>
    <w:rsid w:val="00D22D98"/>
    <w:rsid w:val="00D24F50"/>
    <w:rsid w:val="00D27C51"/>
    <w:rsid w:val="00D32D3E"/>
    <w:rsid w:val="00D347E5"/>
    <w:rsid w:val="00D409FC"/>
    <w:rsid w:val="00D40AEA"/>
    <w:rsid w:val="00D42826"/>
    <w:rsid w:val="00D45114"/>
    <w:rsid w:val="00D4533F"/>
    <w:rsid w:val="00D45912"/>
    <w:rsid w:val="00D50869"/>
    <w:rsid w:val="00D5335E"/>
    <w:rsid w:val="00D5372A"/>
    <w:rsid w:val="00D53D2F"/>
    <w:rsid w:val="00D63D46"/>
    <w:rsid w:val="00D63E0B"/>
    <w:rsid w:val="00D659B1"/>
    <w:rsid w:val="00D6644D"/>
    <w:rsid w:val="00D6698F"/>
    <w:rsid w:val="00D66D7D"/>
    <w:rsid w:val="00D7414B"/>
    <w:rsid w:val="00D77ECB"/>
    <w:rsid w:val="00D80F12"/>
    <w:rsid w:val="00D80FCB"/>
    <w:rsid w:val="00D86503"/>
    <w:rsid w:val="00D86722"/>
    <w:rsid w:val="00D86C62"/>
    <w:rsid w:val="00D9005E"/>
    <w:rsid w:val="00D91914"/>
    <w:rsid w:val="00D95AEA"/>
    <w:rsid w:val="00DA0787"/>
    <w:rsid w:val="00DA39E3"/>
    <w:rsid w:val="00DB0333"/>
    <w:rsid w:val="00DB0DBA"/>
    <w:rsid w:val="00DB1A20"/>
    <w:rsid w:val="00DB23C8"/>
    <w:rsid w:val="00DB2832"/>
    <w:rsid w:val="00DB4737"/>
    <w:rsid w:val="00DB59C4"/>
    <w:rsid w:val="00DB683C"/>
    <w:rsid w:val="00DD19BD"/>
    <w:rsid w:val="00DD3E11"/>
    <w:rsid w:val="00DD42F2"/>
    <w:rsid w:val="00DD44B7"/>
    <w:rsid w:val="00DD49B1"/>
    <w:rsid w:val="00DE263A"/>
    <w:rsid w:val="00DE3066"/>
    <w:rsid w:val="00DE399E"/>
    <w:rsid w:val="00DE4558"/>
    <w:rsid w:val="00DE7AF6"/>
    <w:rsid w:val="00DF42DF"/>
    <w:rsid w:val="00E02F6B"/>
    <w:rsid w:val="00E06755"/>
    <w:rsid w:val="00E14E63"/>
    <w:rsid w:val="00E156E8"/>
    <w:rsid w:val="00E15778"/>
    <w:rsid w:val="00E16666"/>
    <w:rsid w:val="00E2206C"/>
    <w:rsid w:val="00E2692C"/>
    <w:rsid w:val="00E27D4E"/>
    <w:rsid w:val="00E27EF3"/>
    <w:rsid w:val="00E30AC3"/>
    <w:rsid w:val="00E351D2"/>
    <w:rsid w:val="00E35B11"/>
    <w:rsid w:val="00E36A19"/>
    <w:rsid w:val="00E36C33"/>
    <w:rsid w:val="00E42E7F"/>
    <w:rsid w:val="00E54B09"/>
    <w:rsid w:val="00E5571B"/>
    <w:rsid w:val="00E621F0"/>
    <w:rsid w:val="00E656EF"/>
    <w:rsid w:val="00E675AE"/>
    <w:rsid w:val="00E70709"/>
    <w:rsid w:val="00E70962"/>
    <w:rsid w:val="00E7132E"/>
    <w:rsid w:val="00E72902"/>
    <w:rsid w:val="00E7327B"/>
    <w:rsid w:val="00E76523"/>
    <w:rsid w:val="00E76BDB"/>
    <w:rsid w:val="00E7782E"/>
    <w:rsid w:val="00E77EB3"/>
    <w:rsid w:val="00E842F2"/>
    <w:rsid w:val="00E9223C"/>
    <w:rsid w:val="00E93FB7"/>
    <w:rsid w:val="00E97E16"/>
    <w:rsid w:val="00EA0FCE"/>
    <w:rsid w:val="00EA1115"/>
    <w:rsid w:val="00EA4942"/>
    <w:rsid w:val="00EB01DD"/>
    <w:rsid w:val="00EB527F"/>
    <w:rsid w:val="00EB5460"/>
    <w:rsid w:val="00EB558A"/>
    <w:rsid w:val="00EB5F4F"/>
    <w:rsid w:val="00EC1495"/>
    <w:rsid w:val="00EC39E0"/>
    <w:rsid w:val="00EC5571"/>
    <w:rsid w:val="00EC569A"/>
    <w:rsid w:val="00ED04A4"/>
    <w:rsid w:val="00ED1345"/>
    <w:rsid w:val="00ED36C4"/>
    <w:rsid w:val="00ED40AF"/>
    <w:rsid w:val="00ED67AB"/>
    <w:rsid w:val="00EE2321"/>
    <w:rsid w:val="00EE2931"/>
    <w:rsid w:val="00EE6D73"/>
    <w:rsid w:val="00EE778A"/>
    <w:rsid w:val="00EF0522"/>
    <w:rsid w:val="00EF094C"/>
    <w:rsid w:val="00EF18E7"/>
    <w:rsid w:val="00EF618A"/>
    <w:rsid w:val="00EF708B"/>
    <w:rsid w:val="00F044A8"/>
    <w:rsid w:val="00F108E9"/>
    <w:rsid w:val="00F10C87"/>
    <w:rsid w:val="00F115C3"/>
    <w:rsid w:val="00F129FE"/>
    <w:rsid w:val="00F133DA"/>
    <w:rsid w:val="00F14410"/>
    <w:rsid w:val="00F15A00"/>
    <w:rsid w:val="00F17FE6"/>
    <w:rsid w:val="00F22ECA"/>
    <w:rsid w:val="00F237CA"/>
    <w:rsid w:val="00F32B26"/>
    <w:rsid w:val="00F334B5"/>
    <w:rsid w:val="00F33E4F"/>
    <w:rsid w:val="00F34A9C"/>
    <w:rsid w:val="00F408FF"/>
    <w:rsid w:val="00F41902"/>
    <w:rsid w:val="00F42CE4"/>
    <w:rsid w:val="00F434B4"/>
    <w:rsid w:val="00F450E2"/>
    <w:rsid w:val="00F45751"/>
    <w:rsid w:val="00F52D76"/>
    <w:rsid w:val="00F531E4"/>
    <w:rsid w:val="00F53234"/>
    <w:rsid w:val="00F60F0A"/>
    <w:rsid w:val="00F67929"/>
    <w:rsid w:val="00F70570"/>
    <w:rsid w:val="00F7489A"/>
    <w:rsid w:val="00F74BC6"/>
    <w:rsid w:val="00F74DB0"/>
    <w:rsid w:val="00F75059"/>
    <w:rsid w:val="00F76221"/>
    <w:rsid w:val="00F7732C"/>
    <w:rsid w:val="00F778F3"/>
    <w:rsid w:val="00F83F55"/>
    <w:rsid w:val="00F90B61"/>
    <w:rsid w:val="00F91825"/>
    <w:rsid w:val="00F935E0"/>
    <w:rsid w:val="00F94DFA"/>
    <w:rsid w:val="00F96F2F"/>
    <w:rsid w:val="00FA0F54"/>
    <w:rsid w:val="00FA192B"/>
    <w:rsid w:val="00FA29B4"/>
    <w:rsid w:val="00FA3035"/>
    <w:rsid w:val="00FB198A"/>
    <w:rsid w:val="00FB58CD"/>
    <w:rsid w:val="00FB5E56"/>
    <w:rsid w:val="00FC24DC"/>
    <w:rsid w:val="00FC2775"/>
    <w:rsid w:val="00FC44DF"/>
    <w:rsid w:val="00FC4A5A"/>
    <w:rsid w:val="00FD1C58"/>
    <w:rsid w:val="00FD38D7"/>
    <w:rsid w:val="00FD4A04"/>
    <w:rsid w:val="00FD5806"/>
    <w:rsid w:val="00FD622E"/>
    <w:rsid w:val="00FE0BF7"/>
    <w:rsid w:val="00FE1EA1"/>
    <w:rsid w:val="00FE2DE9"/>
    <w:rsid w:val="00FE3054"/>
    <w:rsid w:val="00FE35EF"/>
    <w:rsid w:val="00FE36EE"/>
    <w:rsid w:val="00FE5B59"/>
    <w:rsid w:val="00FE5EB7"/>
    <w:rsid w:val="00FE7904"/>
    <w:rsid w:val="00FE7E6E"/>
    <w:rsid w:val="00FF03BE"/>
    <w:rsid w:val="00FF1A9B"/>
    <w:rsid w:val="00FF2C94"/>
    <w:rsid w:val="00FF3B69"/>
    <w:rsid w:val="00FF5C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27135A"/>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after="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7135A"/>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qFormat/>
    <w:locked/>
    <w:rsid w:val="00E16666"/>
  </w:style>
  <w:style w:type="paragraph" w:customStyle="1" w:styleId="Natevanjestevilkami1">
    <w:name w:val="Naštevanje s številkami 1"/>
    <w:qFormat/>
    <w:rsid w:val="002542FB"/>
    <w:pPr>
      <w:numPr>
        <w:numId w:val="11"/>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10"/>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3"/>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3"/>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3"/>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4"/>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5"/>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28840140">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6</TotalTime>
  <Pages>16</Pages>
  <Words>4540</Words>
  <Characters>25878</Characters>
  <Application>Microsoft Office Word</Application>
  <DocSecurity>0</DocSecurity>
  <Lines>215</Lines>
  <Paragraphs>60</Paragraphs>
  <ScaleCrop>false</ScaleCrop>
  <HeadingPairs>
    <vt:vector size="2" baseType="variant">
      <vt:variant>
        <vt:lpstr>Naslov</vt:lpstr>
      </vt:variant>
      <vt:variant>
        <vt:i4>1</vt:i4>
      </vt:variant>
    </vt:vector>
  </HeadingPairs>
  <TitlesOfParts>
    <vt:vector size="1" baseType="lpstr">
      <vt:lpstr>IZVEDBA MERITEV IN ANALIZ ZA OBJEKTE V UPRAVLJANJU KOMUNALE SLOVENSKA BISTRICA d.o.o. za leto 2021 in 2022</vt:lpstr>
    </vt:vector>
  </TitlesOfParts>
  <Company/>
  <LinksUpToDate>false</LinksUpToDate>
  <CharactersWithSpaces>30358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IZVEDBA MERITEV IN ANALIZ ZA OBJEKTE V UPRAVLJANJU KOMUNALE SLOVENSKA BISTRICA d.o.o. za leto 2021 in 2022</dc:title>
  <dc:subject>DOKUMENTACIJA V ZVEZI Z JAVNIM NAROČILOM</dc:subject>
  <dc:creator>Tanja</dc:creator>
  <cp:keywords/>
  <cp:lastModifiedBy>Tanja Vintar</cp:lastModifiedBy>
  <cp:revision>3</cp:revision>
  <cp:lastPrinted>2020-12-01T16:59:00Z</cp:lastPrinted>
  <dcterms:created xsi:type="dcterms:W3CDTF">2020-12-28T08:55:00Z</dcterms:created>
  <dcterms:modified xsi:type="dcterms:W3CDTF">2020-12-28T09:03:00Z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